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600" w:type="pct"/>
        <w:jc w:val="center"/>
        <w:tblCellSpacing w:w="0" w:type="dxa"/>
        <w:tblCellMar>
          <w:left w:w="0" w:type="dxa"/>
          <w:right w:w="0" w:type="dxa"/>
        </w:tblCellMar>
        <w:tblLook w:val="00A0"/>
      </w:tblPr>
      <w:tblGrid>
        <w:gridCol w:w="7642"/>
      </w:tblGrid>
      <w:tr w:rsidR="006B0C9E" w:rsidRPr="008C2204">
        <w:trPr>
          <w:tblCellSpacing w:w="0" w:type="dxa"/>
          <w:jc w:val="center"/>
        </w:trPr>
        <w:tc>
          <w:tcPr>
            <w:tcW w:w="0" w:type="auto"/>
            <w:vAlign w:val="center"/>
          </w:tcPr>
          <w:p w:rsidR="006B0C9E" w:rsidRPr="00D54950" w:rsidRDefault="006B0C9E" w:rsidP="00D54950">
            <w:pPr>
              <w:widowControl/>
              <w:spacing w:line="330" w:lineRule="atLeast"/>
              <w:jc w:val="center"/>
              <w:rPr>
                <w:rFonts w:ascii="Arial" w:hAnsi="Arial" w:cs="Arial"/>
                <w:b/>
                <w:bCs/>
                <w:color w:val="0046A7"/>
                <w:kern w:val="0"/>
                <w:sz w:val="24"/>
                <w:szCs w:val="24"/>
              </w:rPr>
            </w:pPr>
            <w:r w:rsidRPr="00D54950">
              <w:rPr>
                <w:rFonts w:ascii="Arial" w:hAnsi="Arial" w:cs="Arial"/>
                <w:b/>
                <w:bCs/>
                <w:color w:val="0046A7"/>
                <w:kern w:val="0"/>
                <w:sz w:val="24"/>
                <w:szCs w:val="24"/>
              </w:rPr>
              <w:t>2015</w:t>
            </w:r>
            <w:r w:rsidRPr="00D54950">
              <w:rPr>
                <w:rFonts w:ascii="Arial" w:hAnsi="Arial" w:cs="Arial" w:hint="eastAsia"/>
                <w:b/>
                <w:bCs/>
                <w:color w:val="0046A7"/>
                <w:kern w:val="0"/>
                <w:sz w:val="24"/>
                <w:szCs w:val="24"/>
              </w:rPr>
              <w:t>年优秀本科生国际交流项目选派办法</w:t>
            </w:r>
          </w:p>
        </w:tc>
      </w:tr>
    </w:tbl>
    <w:p w:rsidR="006B0C9E" w:rsidRPr="00D54950" w:rsidRDefault="006B0C9E" w:rsidP="00D54950">
      <w:pPr>
        <w:widowControl/>
        <w:spacing w:line="270" w:lineRule="atLeast"/>
        <w:jc w:val="left"/>
        <w:rPr>
          <w:rFonts w:ascii="Arial" w:hAnsi="Arial" w:cs="Arial"/>
          <w:vanish/>
          <w:color w:val="4F4F4F"/>
          <w:kern w:val="0"/>
          <w:sz w:val="18"/>
          <w:szCs w:val="18"/>
        </w:rPr>
      </w:pPr>
    </w:p>
    <w:p w:rsidR="006B0C9E" w:rsidRPr="00D54950" w:rsidRDefault="006B0C9E" w:rsidP="00D54950">
      <w:pPr>
        <w:widowControl/>
        <w:spacing w:line="270" w:lineRule="atLeast"/>
        <w:jc w:val="left"/>
        <w:rPr>
          <w:rFonts w:ascii="Arial" w:hAnsi="Arial" w:cs="Arial"/>
          <w:vanish/>
          <w:color w:val="4F4F4F"/>
          <w:kern w:val="0"/>
          <w:sz w:val="18"/>
          <w:szCs w:val="18"/>
        </w:rPr>
      </w:pPr>
    </w:p>
    <w:tbl>
      <w:tblPr>
        <w:tblW w:w="4600" w:type="pct"/>
        <w:jc w:val="center"/>
        <w:tblCellSpacing w:w="0" w:type="dxa"/>
        <w:tblCellMar>
          <w:left w:w="0" w:type="dxa"/>
          <w:right w:w="0" w:type="dxa"/>
        </w:tblCellMar>
        <w:tblLook w:val="00A0"/>
      </w:tblPr>
      <w:tblGrid>
        <w:gridCol w:w="7642"/>
      </w:tblGrid>
      <w:tr w:rsidR="006B0C9E" w:rsidRPr="009C0B01">
        <w:trPr>
          <w:tblCellSpacing w:w="0" w:type="dxa"/>
          <w:jc w:val="center"/>
        </w:trPr>
        <w:tc>
          <w:tcPr>
            <w:tcW w:w="0" w:type="auto"/>
          </w:tcPr>
          <w:p w:rsidR="006B0C9E" w:rsidRPr="00D54950" w:rsidRDefault="006B0C9E" w:rsidP="00D54950">
            <w:pPr>
              <w:widowControl/>
              <w:spacing w:before="240" w:after="240" w:line="330" w:lineRule="atLeast"/>
              <w:ind w:firstLine="480"/>
              <w:jc w:val="center"/>
              <w:rPr>
                <w:rFonts w:ascii="Arial" w:hAnsi="Arial" w:cs="Arial"/>
                <w:color w:val="666666"/>
                <w:kern w:val="0"/>
                <w:szCs w:val="21"/>
              </w:rPr>
            </w:pPr>
            <w:r w:rsidRPr="00D54950">
              <w:rPr>
                <w:rFonts w:ascii="Arial" w:hAnsi="Arial" w:cs="Arial" w:hint="eastAsia"/>
                <w:b/>
                <w:bCs/>
                <w:color w:val="666666"/>
                <w:kern w:val="0"/>
                <w:szCs w:val="21"/>
              </w:rPr>
              <w:t>第一章</w:t>
            </w:r>
            <w:r w:rsidRPr="00D54950">
              <w:rPr>
                <w:rFonts w:ascii="Arial" w:hAnsi="Arial" w:cs="Arial"/>
                <w:b/>
                <w:bCs/>
                <w:color w:val="666666"/>
                <w:kern w:val="0"/>
                <w:szCs w:val="21"/>
              </w:rPr>
              <w:t xml:space="preserve">  </w:t>
            </w:r>
            <w:r w:rsidRPr="00D54950">
              <w:rPr>
                <w:rFonts w:ascii="Arial" w:hAnsi="Arial" w:cs="Arial" w:hint="eastAsia"/>
                <w:b/>
                <w:bCs/>
                <w:color w:val="666666"/>
                <w:kern w:val="0"/>
                <w:szCs w:val="21"/>
              </w:rPr>
              <w:t>总则</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第一条</w:t>
            </w:r>
            <w:r w:rsidRPr="00D54950">
              <w:rPr>
                <w:rFonts w:ascii="Arial" w:hAnsi="Arial" w:cs="Arial"/>
                <w:color w:val="666666"/>
                <w:kern w:val="0"/>
                <w:szCs w:val="21"/>
              </w:rPr>
              <w:t xml:space="preserve">  </w:t>
            </w:r>
            <w:r w:rsidRPr="00D54950">
              <w:rPr>
                <w:rFonts w:ascii="Arial" w:hAnsi="Arial" w:cs="Arial" w:hint="eastAsia"/>
                <w:color w:val="666666"/>
                <w:kern w:val="0"/>
                <w:szCs w:val="21"/>
              </w:rPr>
              <w:t>为进一步推动国内高水平大学与世界知名大学和机构的合作，促进多元文化交流，提高学生的创新意识、实践能力和国际竞争力，满足国家急需专业、学科领域高素质国际化人才培养需求，设立并实施优秀本科生国际交流项目。</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第二条</w:t>
            </w:r>
            <w:r w:rsidRPr="00D54950">
              <w:rPr>
                <w:rFonts w:ascii="Arial" w:hAnsi="Arial" w:cs="Arial"/>
                <w:color w:val="666666"/>
                <w:kern w:val="0"/>
                <w:szCs w:val="21"/>
              </w:rPr>
              <w:t xml:space="preserve">  </w:t>
            </w:r>
            <w:r w:rsidRPr="00D54950">
              <w:rPr>
                <w:rFonts w:ascii="Arial" w:hAnsi="Arial" w:cs="Arial" w:hint="eastAsia"/>
                <w:color w:val="666666"/>
                <w:kern w:val="0"/>
                <w:szCs w:val="21"/>
              </w:rPr>
              <w:t>国家留学基金管理委员会（以下简称国家留学基金委）负责本项目的组织实施工作。</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center"/>
              <w:rPr>
                <w:rFonts w:ascii="Arial" w:hAnsi="Arial" w:cs="Arial"/>
                <w:color w:val="666666"/>
                <w:kern w:val="0"/>
                <w:szCs w:val="21"/>
              </w:rPr>
            </w:pPr>
            <w:r w:rsidRPr="00D54950">
              <w:rPr>
                <w:rFonts w:ascii="Arial" w:hAnsi="Arial" w:cs="Arial" w:hint="eastAsia"/>
                <w:b/>
                <w:bCs/>
                <w:color w:val="666666"/>
                <w:kern w:val="0"/>
                <w:szCs w:val="21"/>
              </w:rPr>
              <w:t>第二章</w:t>
            </w:r>
            <w:r w:rsidRPr="00D54950">
              <w:rPr>
                <w:rFonts w:ascii="Arial" w:hAnsi="Arial" w:cs="Arial"/>
                <w:b/>
                <w:bCs/>
                <w:color w:val="666666"/>
                <w:kern w:val="0"/>
                <w:szCs w:val="21"/>
              </w:rPr>
              <w:t xml:space="preserve">  </w:t>
            </w:r>
            <w:r w:rsidRPr="00D54950">
              <w:rPr>
                <w:rFonts w:ascii="Arial" w:hAnsi="Arial" w:cs="Arial" w:hint="eastAsia"/>
                <w:b/>
                <w:bCs/>
                <w:color w:val="666666"/>
                <w:kern w:val="0"/>
                <w:szCs w:val="21"/>
              </w:rPr>
              <w:t>选派计划</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第三条</w:t>
            </w:r>
            <w:r w:rsidRPr="00D54950">
              <w:rPr>
                <w:rFonts w:ascii="Arial" w:hAnsi="Arial" w:cs="Arial"/>
                <w:color w:val="666666"/>
                <w:kern w:val="0"/>
                <w:szCs w:val="21"/>
              </w:rPr>
              <w:t>  2015</w:t>
            </w:r>
            <w:r w:rsidRPr="00D54950">
              <w:rPr>
                <w:rFonts w:ascii="Arial" w:hAnsi="Arial" w:cs="Arial" w:hint="eastAsia"/>
                <w:color w:val="666666"/>
                <w:kern w:val="0"/>
                <w:szCs w:val="21"/>
              </w:rPr>
              <w:t>年计划选派</w:t>
            </w:r>
            <w:r w:rsidRPr="00D54950">
              <w:rPr>
                <w:rFonts w:ascii="Arial" w:hAnsi="Arial" w:cs="Arial"/>
                <w:color w:val="666666"/>
                <w:kern w:val="0"/>
                <w:szCs w:val="21"/>
              </w:rPr>
              <w:t>3400</w:t>
            </w:r>
            <w:r w:rsidRPr="00D54950">
              <w:rPr>
                <w:rFonts w:ascii="Arial" w:hAnsi="Arial" w:cs="Arial" w:hint="eastAsia"/>
                <w:color w:val="666666"/>
                <w:kern w:val="0"/>
                <w:szCs w:val="21"/>
              </w:rPr>
              <w:t>名本科二年级（含）以上优秀本科生出国留学。</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第四条</w:t>
            </w:r>
            <w:r w:rsidRPr="00D54950">
              <w:rPr>
                <w:rFonts w:ascii="Arial" w:hAnsi="Arial" w:cs="Arial"/>
                <w:color w:val="666666"/>
                <w:kern w:val="0"/>
                <w:szCs w:val="21"/>
              </w:rPr>
              <w:t xml:space="preserve"> </w:t>
            </w:r>
            <w:r w:rsidRPr="00D54950">
              <w:rPr>
                <w:rFonts w:ascii="Arial" w:hAnsi="Arial" w:cs="Arial" w:hint="eastAsia"/>
                <w:color w:val="666666"/>
                <w:kern w:val="0"/>
                <w:szCs w:val="21"/>
              </w:rPr>
              <w:t>项目面向全国具有本科招生资格的高校实施。留学人员主要通过学校与国外知名大学、机构的合作渠道进行选派。</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第五条</w:t>
            </w:r>
            <w:r w:rsidRPr="00D54950">
              <w:rPr>
                <w:rFonts w:ascii="Arial" w:hAnsi="Arial" w:cs="Arial"/>
                <w:color w:val="666666"/>
                <w:kern w:val="0"/>
                <w:szCs w:val="21"/>
              </w:rPr>
              <w:t xml:space="preserve"> </w:t>
            </w:r>
            <w:r w:rsidRPr="00D54950">
              <w:rPr>
                <w:rFonts w:ascii="Arial" w:hAnsi="Arial" w:cs="Arial" w:hint="eastAsia"/>
                <w:color w:val="666666"/>
                <w:kern w:val="0"/>
                <w:szCs w:val="21"/>
              </w:rPr>
              <w:t>选派类别为本科插班生，留学期限为</w:t>
            </w:r>
            <w:r w:rsidRPr="00D54950">
              <w:rPr>
                <w:rFonts w:ascii="Arial" w:hAnsi="Arial" w:cs="Arial"/>
                <w:color w:val="666666"/>
                <w:kern w:val="0"/>
                <w:szCs w:val="21"/>
              </w:rPr>
              <w:t>3-12</w:t>
            </w:r>
            <w:r w:rsidRPr="00D54950">
              <w:rPr>
                <w:rFonts w:ascii="Arial" w:hAnsi="Arial" w:cs="Arial" w:hint="eastAsia"/>
                <w:color w:val="666666"/>
                <w:kern w:val="0"/>
                <w:szCs w:val="21"/>
              </w:rPr>
              <w:t>个月，交流形式主要为赴国外进行课程学习、毕业设计、或赴国际组织</w:t>
            </w:r>
            <w:r w:rsidRPr="00D54950">
              <w:rPr>
                <w:rFonts w:ascii="Arial" w:hAnsi="Arial" w:cs="Arial"/>
                <w:color w:val="666666"/>
                <w:kern w:val="0"/>
                <w:szCs w:val="21"/>
              </w:rPr>
              <w:t>/</w:t>
            </w:r>
            <w:r w:rsidRPr="00D54950">
              <w:rPr>
                <w:rFonts w:ascii="Arial" w:hAnsi="Arial" w:cs="Arial" w:hint="eastAsia"/>
                <w:color w:val="666666"/>
                <w:kern w:val="0"/>
                <w:szCs w:val="21"/>
              </w:rPr>
              <w:t>企业</w:t>
            </w:r>
            <w:r w:rsidRPr="00D54950">
              <w:rPr>
                <w:rFonts w:ascii="Arial" w:hAnsi="Arial" w:cs="Arial"/>
                <w:color w:val="666666"/>
                <w:kern w:val="0"/>
                <w:szCs w:val="21"/>
              </w:rPr>
              <w:t>/</w:t>
            </w:r>
            <w:r w:rsidRPr="00D54950">
              <w:rPr>
                <w:rFonts w:ascii="Arial" w:hAnsi="Arial" w:cs="Arial" w:hint="eastAsia"/>
                <w:color w:val="666666"/>
                <w:kern w:val="0"/>
                <w:szCs w:val="21"/>
              </w:rPr>
              <w:t>实验室实习。</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第六条</w:t>
            </w:r>
            <w:r w:rsidRPr="00D54950">
              <w:rPr>
                <w:rFonts w:ascii="Arial" w:hAnsi="Arial" w:cs="Arial"/>
                <w:color w:val="666666"/>
                <w:kern w:val="0"/>
                <w:szCs w:val="21"/>
              </w:rPr>
              <w:t xml:space="preserve">  </w:t>
            </w:r>
            <w:r w:rsidRPr="00D54950">
              <w:rPr>
                <w:rFonts w:ascii="Arial" w:hAnsi="Arial" w:cs="Arial" w:hint="eastAsia"/>
                <w:color w:val="666666"/>
                <w:kern w:val="0"/>
                <w:szCs w:val="21"/>
              </w:rPr>
              <w:t>重点选派专业领域为相关院校的重点发展学科。</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第七条</w:t>
            </w:r>
            <w:r w:rsidRPr="00D54950">
              <w:rPr>
                <w:rFonts w:ascii="Arial" w:hAnsi="Arial" w:cs="Arial"/>
                <w:color w:val="666666"/>
                <w:kern w:val="0"/>
                <w:szCs w:val="21"/>
              </w:rPr>
              <w:t xml:space="preserve">  </w:t>
            </w:r>
            <w:r w:rsidRPr="00D54950">
              <w:rPr>
                <w:rFonts w:ascii="Arial" w:hAnsi="Arial" w:cs="Arial" w:hint="eastAsia"/>
                <w:color w:val="666666"/>
                <w:kern w:val="0"/>
                <w:szCs w:val="21"/>
              </w:rPr>
              <w:t>留学人员派往教育、科技发达国家的知名院校、科研院所、实验室、企业或具有一流学科专业的教育、科研机构。</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第八条</w:t>
            </w:r>
            <w:r w:rsidRPr="00D54950">
              <w:rPr>
                <w:rFonts w:ascii="Arial" w:hAnsi="Arial" w:cs="Arial"/>
                <w:color w:val="666666"/>
                <w:kern w:val="0"/>
                <w:szCs w:val="21"/>
              </w:rPr>
              <w:t xml:space="preserve">  </w:t>
            </w:r>
            <w:r w:rsidRPr="00D54950">
              <w:rPr>
                <w:rFonts w:ascii="Arial" w:hAnsi="Arial" w:cs="Arial" w:hint="eastAsia"/>
                <w:color w:val="666666"/>
                <w:kern w:val="0"/>
                <w:szCs w:val="21"/>
              </w:rPr>
              <w:t>国家留学基金资助一次往返国际旅费和规定期间的奖学金生活费，资助标准及方式按照国家有关规定执行。</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center"/>
              <w:rPr>
                <w:rFonts w:ascii="Arial" w:hAnsi="Arial" w:cs="Arial"/>
                <w:color w:val="666666"/>
                <w:kern w:val="0"/>
                <w:szCs w:val="21"/>
              </w:rPr>
            </w:pPr>
            <w:r w:rsidRPr="00D54950">
              <w:rPr>
                <w:rFonts w:ascii="Arial" w:hAnsi="Arial" w:cs="Arial" w:hint="eastAsia"/>
                <w:b/>
                <w:bCs/>
                <w:color w:val="666666"/>
                <w:kern w:val="0"/>
                <w:szCs w:val="21"/>
              </w:rPr>
              <w:t>第三章</w:t>
            </w:r>
            <w:r w:rsidRPr="00D54950">
              <w:rPr>
                <w:rFonts w:ascii="Arial" w:hAnsi="Arial" w:cs="Arial"/>
                <w:b/>
                <w:bCs/>
                <w:color w:val="666666"/>
                <w:kern w:val="0"/>
                <w:szCs w:val="21"/>
              </w:rPr>
              <w:t xml:space="preserve"> </w:t>
            </w:r>
            <w:r w:rsidRPr="00D54950">
              <w:rPr>
                <w:rFonts w:ascii="Arial" w:hAnsi="Arial" w:cs="Arial" w:hint="eastAsia"/>
                <w:b/>
                <w:bCs/>
                <w:color w:val="666666"/>
                <w:kern w:val="0"/>
                <w:szCs w:val="21"/>
              </w:rPr>
              <w:t>立项办法</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第九条</w:t>
            </w:r>
            <w:r w:rsidRPr="00D54950">
              <w:rPr>
                <w:rFonts w:ascii="Arial" w:hAnsi="Arial" w:cs="Arial"/>
                <w:color w:val="666666"/>
                <w:kern w:val="0"/>
                <w:szCs w:val="21"/>
              </w:rPr>
              <w:t xml:space="preserve">  </w:t>
            </w:r>
            <w:r w:rsidRPr="00D54950">
              <w:rPr>
                <w:rFonts w:ascii="Arial" w:hAnsi="Arial" w:cs="Arial" w:hint="eastAsia"/>
                <w:color w:val="666666"/>
                <w:kern w:val="0"/>
                <w:szCs w:val="21"/>
              </w:rPr>
              <w:t>已与国外建有实质性本科生交流合作关系的高校可向国家留学基金委申请加入项目；由国家留学基金委确定加入项目实施院校后，提交项目申请书；国家留学基金委组织专家评审并确定各校资助的项目及选派计划。</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第十条</w:t>
            </w:r>
            <w:r w:rsidRPr="00D54950">
              <w:rPr>
                <w:rFonts w:ascii="Arial" w:hAnsi="Arial" w:cs="Arial"/>
                <w:color w:val="666666"/>
                <w:kern w:val="0"/>
                <w:szCs w:val="21"/>
              </w:rPr>
              <w:t xml:space="preserve">  </w:t>
            </w:r>
            <w:r w:rsidRPr="00D54950">
              <w:rPr>
                <w:rFonts w:ascii="Arial" w:hAnsi="Arial" w:cs="Arial" w:hint="eastAsia"/>
                <w:color w:val="666666"/>
                <w:kern w:val="0"/>
                <w:szCs w:val="21"/>
              </w:rPr>
              <w:t>项目实施院校须于</w:t>
            </w:r>
            <w:r w:rsidRPr="00D54950">
              <w:rPr>
                <w:rFonts w:ascii="Arial" w:hAnsi="Arial" w:cs="Arial"/>
                <w:color w:val="666666"/>
                <w:kern w:val="0"/>
                <w:szCs w:val="21"/>
              </w:rPr>
              <w:t>2014</w:t>
            </w:r>
            <w:r w:rsidRPr="00D54950">
              <w:rPr>
                <w:rFonts w:ascii="Arial" w:hAnsi="Arial" w:cs="Arial" w:hint="eastAsia"/>
                <w:color w:val="666666"/>
                <w:kern w:val="0"/>
                <w:szCs w:val="21"/>
              </w:rPr>
              <w:t>年</w:t>
            </w:r>
            <w:r w:rsidRPr="00D54950">
              <w:rPr>
                <w:rFonts w:ascii="Arial" w:hAnsi="Arial" w:cs="Arial"/>
                <w:color w:val="666666"/>
                <w:kern w:val="0"/>
                <w:szCs w:val="21"/>
              </w:rPr>
              <w:t>12</w:t>
            </w:r>
            <w:r w:rsidRPr="00D54950">
              <w:rPr>
                <w:rFonts w:ascii="Arial" w:hAnsi="Arial" w:cs="Arial" w:hint="eastAsia"/>
                <w:color w:val="666666"/>
                <w:kern w:val="0"/>
                <w:szCs w:val="21"/>
              </w:rPr>
              <w:t>月</w:t>
            </w:r>
            <w:r w:rsidRPr="00D54950">
              <w:rPr>
                <w:rFonts w:ascii="Arial" w:hAnsi="Arial" w:cs="Arial"/>
                <w:color w:val="666666"/>
                <w:kern w:val="0"/>
                <w:szCs w:val="21"/>
              </w:rPr>
              <w:t>1-15</w:t>
            </w:r>
            <w:r w:rsidRPr="00D54950">
              <w:rPr>
                <w:rFonts w:ascii="Arial" w:hAnsi="Arial" w:cs="Arial" w:hint="eastAsia"/>
                <w:color w:val="666666"/>
                <w:kern w:val="0"/>
                <w:szCs w:val="21"/>
              </w:rPr>
              <w:t>日在国家公派留学管理信息平台填写申请资助项目的申请书，已获批资助项目须填写本年度执行情况总结，网上提交国家留学基金委；于</w:t>
            </w:r>
            <w:smartTag w:uri="urn:schemas-microsoft-com:office:smarttags" w:element="chsdate">
              <w:smartTagPr>
                <w:attr w:name="IsROCDate" w:val="False"/>
                <w:attr w:name="IsLunarDate" w:val="False"/>
                <w:attr w:name="Day" w:val="25"/>
                <w:attr w:name="Month" w:val="12"/>
                <w:attr w:name="Year" w:val="2014"/>
              </w:smartTagPr>
              <w:r w:rsidRPr="00D54950">
                <w:rPr>
                  <w:rFonts w:ascii="Arial" w:hAnsi="Arial" w:cs="Arial"/>
                  <w:color w:val="666666"/>
                  <w:kern w:val="0"/>
                  <w:szCs w:val="21"/>
                </w:rPr>
                <w:t>2014</w:t>
              </w:r>
              <w:r w:rsidRPr="00D54950">
                <w:rPr>
                  <w:rFonts w:ascii="Arial" w:hAnsi="Arial" w:cs="Arial" w:hint="eastAsia"/>
                  <w:color w:val="666666"/>
                  <w:kern w:val="0"/>
                  <w:szCs w:val="21"/>
                </w:rPr>
                <w:t>年</w:t>
              </w:r>
              <w:r w:rsidRPr="00D54950">
                <w:rPr>
                  <w:rFonts w:ascii="Arial" w:hAnsi="Arial" w:cs="Arial"/>
                  <w:color w:val="666666"/>
                  <w:kern w:val="0"/>
                  <w:szCs w:val="21"/>
                </w:rPr>
                <w:t>12</w:t>
              </w:r>
              <w:r w:rsidRPr="00D54950">
                <w:rPr>
                  <w:rFonts w:ascii="Arial" w:hAnsi="Arial" w:cs="Arial" w:hint="eastAsia"/>
                  <w:color w:val="666666"/>
                  <w:kern w:val="0"/>
                  <w:szCs w:val="21"/>
                </w:rPr>
                <w:t>月</w:t>
              </w:r>
              <w:r w:rsidRPr="00D54950">
                <w:rPr>
                  <w:rFonts w:ascii="Arial" w:hAnsi="Arial" w:cs="Arial"/>
                  <w:color w:val="666666"/>
                  <w:kern w:val="0"/>
                  <w:szCs w:val="21"/>
                </w:rPr>
                <w:t>25</w:t>
              </w:r>
              <w:r w:rsidRPr="00D54950">
                <w:rPr>
                  <w:rFonts w:ascii="Arial" w:hAnsi="Arial" w:cs="Arial" w:hint="eastAsia"/>
                  <w:color w:val="666666"/>
                  <w:kern w:val="0"/>
                  <w:szCs w:val="21"/>
                </w:rPr>
                <w:t>日前</w:t>
              </w:r>
            </w:smartTag>
            <w:r w:rsidRPr="00D54950">
              <w:rPr>
                <w:rFonts w:ascii="Arial" w:hAnsi="Arial" w:cs="Arial" w:hint="eastAsia"/>
                <w:color w:val="666666"/>
                <w:kern w:val="0"/>
                <w:szCs w:val="21"/>
              </w:rPr>
              <w:t>将单位公函、《申报项目一览表》提交至国家留学基金委。</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第十一条</w:t>
            </w:r>
            <w:r w:rsidRPr="00D54950">
              <w:rPr>
                <w:rFonts w:ascii="Arial" w:hAnsi="Arial" w:cs="Arial"/>
                <w:color w:val="666666"/>
                <w:kern w:val="0"/>
                <w:szCs w:val="21"/>
              </w:rPr>
              <w:t xml:space="preserve">  </w:t>
            </w:r>
            <w:r w:rsidRPr="00D54950">
              <w:rPr>
                <w:rFonts w:ascii="Arial" w:hAnsi="Arial" w:cs="Arial" w:hint="eastAsia"/>
                <w:color w:val="666666"/>
                <w:kern w:val="0"/>
                <w:szCs w:val="21"/>
              </w:rPr>
              <w:t>国家留学基金委于</w:t>
            </w:r>
            <w:r w:rsidRPr="00D54950">
              <w:rPr>
                <w:rFonts w:ascii="Arial" w:hAnsi="Arial" w:cs="Arial"/>
                <w:color w:val="666666"/>
                <w:kern w:val="0"/>
                <w:szCs w:val="21"/>
              </w:rPr>
              <w:t>2015</w:t>
            </w:r>
            <w:r w:rsidRPr="00D54950">
              <w:rPr>
                <w:rFonts w:ascii="Arial" w:hAnsi="Arial" w:cs="Arial" w:hint="eastAsia"/>
                <w:color w:val="666666"/>
                <w:kern w:val="0"/>
                <w:szCs w:val="21"/>
              </w:rPr>
              <w:t>年</w:t>
            </w:r>
            <w:r w:rsidRPr="00D54950">
              <w:rPr>
                <w:rFonts w:ascii="Arial" w:hAnsi="Arial" w:cs="Arial"/>
                <w:color w:val="666666"/>
                <w:kern w:val="0"/>
                <w:szCs w:val="21"/>
              </w:rPr>
              <w:t>2</w:t>
            </w:r>
            <w:r w:rsidRPr="00D54950">
              <w:rPr>
                <w:rFonts w:ascii="Arial" w:hAnsi="Arial" w:cs="Arial" w:hint="eastAsia"/>
                <w:color w:val="666666"/>
                <w:kern w:val="0"/>
                <w:szCs w:val="21"/>
              </w:rPr>
              <w:t>月初完成评审并公布新获批资助项目及可继续执行的已获批资助项目。对未执行项目或执行过程中问题较多的项目，将暂停资助。</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center"/>
              <w:rPr>
                <w:rFonts w:ascii="Arial" w:hAnsi="Arial" w:cs="Arial"/>
                <w:color w:val="666666"/>
                <w:kern w:val="0"/>
                <w:szCs w:val="21"/>
              </w:rPr>
            </w:pPr>
            <w:r w:rsidRPr="00D54950">
              <w:rPr>
                <w:rFonts w:ascii="Arial" w:hAnsi="Arial" w:cs="Arial" w:hint="eastAsia"/>
                <w:b/>
                <w:bCs/>
                <w:color w:val="666666"/>
                <w:kern w:val="0"/>
                <w:szCs w:val="21"/>
              </w:rPr>
              <w:t>第四章</w:t>
            </w:r>
            <w:r w:rsidRPr="00D54950">
              <w:rPr>
                <w:rFonts w:ascii="Arial" w:hAnsi="Arial" w:cs="Arial"/>
                <w:b/>
                <w:bCs/>
                <w:color w:val="666666"/>
                <w:kern w:val="0"/>
                <w:szCs w:val="21"/>
              </w:rPr>
              <w:t> </w:t>
            </w:r>
            <w:r w:rsidRPr="00D54950">
              <w:rPr>
                <w:rFonts w:ascii="Arial" w:hAnsi="Arial" w:cs="Arial" w:hint="eastAsia"/>
                <w:b/>
                <w:bCs/>
                <w:color w:val="666666"/>
                <w:kern w:val="0"/>
                <w:szCs w:val="21"/>
              </w:rPr>
              <w:t>人员选拔办法</w:t>
            </w:r>
            <w:r w:rsidRPr="00D54950">
              <w:rPr>
                <w:rFonts w:ascii="Arial" w:hAnsi="Arial" w:cs="Arial"/>
                <w:color w:val="666666"/>
                <w:kern w:val="0"/>
                <w:szCs w:val="21"/>
              </w:rPr>
              <w:t xml:space="preserve"> </w:t>
            </w:r>
            <w:r w:rsidRPr="00D54950">
              <w:rPr>
                <w:rFonts w:ascii="Arial" w:hAnsi="Arial" w:cs="Arial"/>
                <w:b/>
                <w:bCs/>
                <w:color w:val="666666"/>
                <w:kern w:val="0"/>
                <w:szCs w:val="21"/>
              </w:rPr>
              <w:t> </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第十二条</w:t>
            </w:r>
            <w:r w:rsidRPr="00D54950">
              <w:rPr>
                <w:rFonts w:ascii="Arial" w:hAnsi="Arial" w:cs="Arial"/>
                <w:color w:val="666666"/>
                <w:kern w:val="0"/>
                <w:szCs w:val="21"/>
              </w:rPr>
              <w:t> </w:t>
            </w:r>
            <w:r w:rsidRPr="00D54950">
              <w:rPr>
                <w:rFonts w:ascii="Arial" w:hAnsi="Arial" w:cs="Arial" w:hint="eastAsia"/>
                <w:color w:val="666666"/>
                <w:kern w:val="0"/>
                <w:szCs w:val="21"/>
              </w:rPr>
              <w:t>各校根据确定的资助项目负责选拔推荐工作；国家留学基金委负责审核、录取。</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项目实施院校根据获批资助项目，按照</w:t>
            </w:r>
            <w:r w:rsidRPr="00D54950">
              <w:rPr>
                <w:rFonts w:ascii="Arial" w:hAnsi="Arial" w:cs="Arial"/>
                <w:color w:val="666666"/>
                <w:kern w:val="0"/>
                <w:szCs w:val="21"/>
              </w:rPr>
              <w:t>“</w:t>
            </w:r>
            <w:r w:rsidRPr="00D54950">
              <w:rPr>
                <w:rFonts w:ascii="Arial" w:hAnsi="Arial" w:cs="Arial" w:hint="eastAsia"/>
                <w:color w:val="666666"/>
                <w:kern w:val="0"/>
                <w:szCs w:val="21"/>
              </w:rPr>
              <w:t>公开、公平、公正</w:t>
            </w:r>
            <w:r w:rsidRPr="00D54950">
              <w:rPr>
                <w:rFonts w:ascii="Arial" w:hAnsi="Arial" w:cs="Arial"/>
                <w:color w:val="666666"/>
                <w:kern w:val="0"/>
                <w:szCs w:val="21"/>
              </w:rPr>
              <w:t>”</w:t>
            </w:r>
            <w:r w:rsidRPr="00D54950">
              <w:rPr>
                <w:rFonts w:ascii="Arial" w:hAnsi="Arial" w:cs="Arial" w:hint="eastAsia"/>
                <w:color w:val="666666"/>
                <w:kern w:val="0"/>
                <w:szCs w:val="21"/>
              </w:rPr>
              <w:t>的原则，进行选拔推荐，经校内评审和公示后向国家留学基金委推荐。校内评审工作重点考察学生的综合素质、专业成绩、发展潜力、出国留学预期目标及计划、参加社会实践和公益活动情况、品德修养及身心健康情况等。校内选拔推荐及公示工作应于申请人网报前完成，公示时间不少于</w:t>
            </w:r>
            <w:r w:rsidRPr="00D54950">
              <w:rPr>
                <w:rFonts w:ascii="Arial" w:hAnsi="Arial" w:cs="Arial"/>
                <w:color w:val="666666"/>
                <w:kern w:val="0"/>
                <w:szCs w:val="21"/>
              </w:rPr>
              <w:t>5</w:t>
            </w:r>
            <w:r w:rsidRPr="00D54950">
              <w:rPr>
                <w:rFonts w:ascii="Arial" w:hAnsi="Arial" w:cs="Arial" w:hint="eastAsia"/>
                <w:color w:val="666666"/>
                <w:kern w:val="0"/>
                <w:szCs w:val="21"/>
              </w:rPr>
              <w:t>个工作日。</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第十三条</w:t>
            </w:r>
            <w:r w:rsidRPr="00D54950">
              <w:rPr>
                <w:rFonts w:ascii="Arial" w:hAnsi="Arial" w:cs="Arial"/>
                <w:color w:val="666666"/>
                <w:kern w:val="0"/>
                <w:szCs w:val="21"/>
              </w:rPr>
              <w:t xml:space="preserve"> 2015</w:t>
            </w:r>
            <w:r w:rsidRPr="00D54950">
              <w:rPr>
                <w:rFonts w:ascii="Arial" w:hAnsi="Arial" w:cs="Arial" w:hint="eastAsia"/>
                <w:color w:val="666666"/>
                <w:kern w:val="0"/>
                <w:szCs w:val="21"/>
              </w:rPr>
              <w:t>年的网上报名及申请受理时间为：第一批</w:t>
            </w:r>
            <w:smartTag w:uri="urn:schemas-microsoft-com:office:smarttags" w:element="chsdate">
              <w:smartTagPr>
                <w:attr w:name="IsROCDate" w:val="False"/>
                <w:attr w:name="IsLunarDate" w:val="False"/>
                <w:attr w:name="Day" w:val="21"/>
                <w:attr w:name="Month" w:val="4"/>
                <w:attr w:name="Year" w:val="2015"/>
              </w:smartTagPr>
              <w:r w:rsidRPr="00D54950">
                <w:rPr>
                  <w:rFonts w:ascii="Arial" w:hAnsi="Arial" w:cs="Arial"/>
                  <w:color w:val="666666"/>
                  <w:kern w:val="0"/>
                  <w:szCs w:val="21"/>
                </w:rPr>
                <w:t>4</w:t>
              </w:r>
              <w:r w:rsidRPr="00D54950">
                <w:rPr>
                  <w:rFonts w:ascii="Arial" w:hAnsi="Arial" w:cs="Arial" w:hint="eastAsia"/>
                  <w:color w:val="666666"/>
                  <w:kern w:val="0"/>
                  <w:szCs w:val="21"/>
                </w:rPr>
                <w:t>月</w:t>
              </w:r>
              <w:r w:rsidRPr="00D54950">
                <w:rPr>
                  <w:rFonts w:ascii="Arial" w:hAnsi="Arial" w:cs="Arial"/>
                  <w:color w:val="666666"/>
                  <w:kern w:val="0"/>
                  <w:szCs w:val="21"/>
                </w:rPr>
                <w:t>21</w:t>
              </w:r>
              <w:r w:rsidRPr="00D54950">
                <w:rPr>
                  <w:rFonts w:ascii="Arial" w:hAnsi="Arial" w:cs="Arial" w:hint="eastAsia"/>
                  <w:color w:val="666666"/>
                  <w:kern w:val="0"/>
                  <w:szCs w:val="21"/>
                </w:rPr>
                <w:t>日</w:t>
              </w:r>
            </w:smartTag>
            <w:r w:rsidRPr="00D54950">
              <w:rPr>
                <w:rFonts w:ascii="Arial" w:hAnsi="Arial" w:cs="Arial"/>
                <w:color w:val="666666"/>
                <w:kern w:val="0"/>
                <w:szCs w:val="21"/>
              </w:rPr>
              <w:t>-</w:t>
            </w:r>
            <w:smartTag w:uri="urn:schemas-microsoft-com:office:smarttags" w:element="chsdate">
              <w:smartTagPr>
                <w:attr w:name="IsROCDate" w:val="False"/>
                <w:attr w:name="IsLunarDate" w:val="False"/>
                <w:attr w:name="Day" w:val="5"/>
                <w:attr w:name="Month" w:val="5"/>
                <w:attr w:name="Year" w:val="2015"/>
              </w:smartTagPr>
              <w:r w:rsidRPr="00D54950">
                <w:rPr>
                  <w:rFonts w:ascii="Arial" w:hAnsi="Arial" w:cs="Arial"/>
                  <w:color w:val="666666"/>
                  <w:kern w:val="0"/>
                  <w:szCs w:val="21"/>
                </w:rPr>
                <w:t>5</w:t>
              </w:r>
              <w:r w:rsidRPr="00D54950">
                <w:rPr>
                  <w:rFonts w:ascii="Arial" w:hAnsi="Arial" w:cs="Arial" w:hint="eastAsia"/>
                  <w:color w:val="666666"/>
                  <w:kern w:val="0"/>
                  <w:szCs w:val="21"/>
                </w:rPr>
                <w:t>月</w:t>
              </w:r>
              <w:r w:rsidRPr="00D54950">
                <w:rPr>
                  <w:rFonts w:ascii="Arial" w:hAnsi="Arial" w:cs="Arial"/>
                  <w:color w:val="666666"/>
                  <w:kern w:val="0"/>
                  <w:szCs w:val="21"/>
                </w:rPr>
                <w:t>5</w:t>
              </w:r>
              <w:r w:rsidRPr="00D54950">
                <w:rPr>
                  <w:rFonts w:ascii="Arial" w:hAnsi="Arial" w:cs="Arial" w:hint="eastAsia"/>
                  <w:color w:val="666666"/>
                  <w:kern w:val="0"/>
                  <w:szCs w:val="21"/>
                </w:rPr>
                <w:t>日</w:t>
              </w:r>
            </w:smartTag>
            <w:r w:rsidRPr="00D54950">
              <w:rPr>
                <w:rFonts w:ascii="Arial" w:hAnsi="Arial" w:cs="Arial" w:hint="eastAsia"/>
                <w:color w:val="666666"/>
                <w:kern w:val="0"/>
                <w:szCs w:val="21"/>
              </w:rPr>
              <w:t>；第二批</w:t>
            </w:r>
            <w:r w:rsidRPr="00D54950">
              <w:rPr>
                <w:rFonts w:ascii="Arial" w:hAnsi="Arial" w:cs="Arial"/>
                <w:color w:val="666666"/>
                <w:kern w:val="0"/>
                <w:szCs w:val="21"/>
              </w:rPr>
              <w:t>9</w:t>
            </w:r>
            <w:r w:rsidRPr="00D54950">
              <w:rPr>
                <w:rFonts w:ascii="Arial" w:hAnsi="Arial" w:cs="Arial" w:hint="eastAsia"/>
                <w:color w:val="666666"/>
                <w:kern w:val="0"/>
                <w:szCs w:val="21"/>
              </w:rPr>
              <w:t>月</w:t>
            </w:r>
            <w:r w:rsidRPr="00D54950">
              <w:rPr>
                <w:rFonts w:ascii="Arial" w:hAnsi="Arial" w:cs="Arial"/>
                <w:color w:val="666666"/>
                <w:kern w:val="0"/>
                <w:szCs w:val="21"/>
              </w:rPr>
              <w:t>20-30</w:t>
            </w:r>
            <w:r w:rsidRPr="00D54950">
              <w:rPr>
                <w:rFonts w:ascii="Arial" w:hAnsi="Arial" w:cs="Arial" w:hint="eastAsia"/>
                <w:color w:val="666666"/>
                <w:kern w:val="0"/>
                <w:szCs w:val="21"/>
              </w:rPr>
              <w:t>日。项目实施院校须与国外合作方做好前期沟通，制定详细学习安排；统一组织候选人在规定时间内登陆国家公派留学信息管理系统（</w:t>
            </w:r>
            <w:hyperlink r:id="rId4" w:history="1">
              <w:r w:rsidRPr="00D54950">
                <w:rPr>
                  <w:rFonts w:ascii="宋体" w:hAnsi="宋体" w:cs="Arial"/>
                  <w:color w:val="0000FF"/>
                  <w:kern w:val="0"/>
                  <w:szCs w:val="21"/>
                </w:rPr>
                <w:t>http://apply.csc.edu.cn</w:t>
              </w:r>
            </w:hyperlink>
            <w:r w:rsidRPr="00D54950">
              <w:rPr>
                <w:rFonts w:ascii="Arial" w:hAnsi="Arial" w:cs="Arial" w:hint="eastAsia"/>
                <w:color w:val="666666"/>
                <w:kern w:val="0"/>
                <w:szCs w:val="21"/>
              </w:rPr>
              <w:t>）进行网上报名，并按照《</w:t>
            </w:r>
            <w:hyperlink r:id="rId5" w:history="1">
              <w:r w:rsidRPr="00D54950">
                <w:rPr>
                  <w:rFonts w:ascii="宋体" w:hAnsi="宋体" w:cs="Arial" w:hint="eastAsia"/>
                  <w:color w:val="0000FF"/>
                  <w:kern w:val="0"/>
                  <w:szCs w:val="21"/>
                </w:rPr>
                <w:t>关于准备国家留学基金资助出国留学申请材料的说明（本科生类）</w:t>
              </w:r>
            </w:hyperlink>
            <w:r w:rsidRPr="00D54950">
              <w:rPr>
                <w:rFonts w:ascii="Arial" w:hAnsi="Arial" w:cs="Arial" w:hint="eastAsia"/>
                <w:color w:val="666666"/>
                <w:kern w:val="0"/>
                <w:szCs w:val="21"/>
              </w:rPr>
              <w:t>》准备申请材料并在线提交。</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第十四条</w:t>
            </w:r>
            <w:r w:rsidRPr="00D54950">
              <w:rPr>
                <w:rFonts w:ascii="Arial" w:hAnsi="Arial" w:cs="Arial"/>
                <w:color w:val="666666"/>
                <w:kern w:val="0"/>
                <w:szCs w:val="21"/>
              </w:rPr>
              <w:t xml:space="preserve"> </w:t>
            </w:r>
            <w:r w:rsidRPr="00D54950">
              <w:rPr>
                <w:rFonts w:ascii="Arial" w:hAnsi="Arial" w:cs="Arial" w:hint="eastAsia"/>
                <w:color w:val="666666"/>
                <w:kern w:val="0"/>
                <w:szCs w:val="21"/>
              </w:rPr>
              <w:t>项目实施院校在对申请材料进行认真审核后，应根据校内评审情况，通过信息平台为申请人填写具有针对性的单位推荐意见并在线提交。</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项目实施院校应分别于</w:t>
            </w:r>
            <w:smartTag w:uri="urn:schemas-microsoft-com:office:smarttags" w:element="chsdate">
              <w:smartTagPr>
                <w:attr w:name="IsROCDate" w:val="False"/>
                <w:attr w:name="IsLunarDate" w:val="False"/>
                <w:attr w:name="Day" w:val="12"/>
                <w:attr w:name="Month" w:val="5"/>
                <w:attr w:name="Year" w:val="2015"/>
              </w:smartTagPr>
              <w:r w:rsidRPr="00D54950">
                <w:rPr>
                  <w:rFonts w:ascii="Arial" w:hAnsi="Arial" w:cs="Arial"/>
                  <w:color w:val="666666"/>
                  <w:kern w:val="0"/>
                  <w:szCs w:val="21"/>
                </w:rPr>
                <w:t>5</w:t>
              </w:r>
              <w:r w:rsidRPr="00D54950">
                <w:rPr>
                  <w:rFonts w:ascii="Arial" w:hAnsi="Arial" w:cs="Arial" w:hint="eastAsia"/>
                  <w:color w:val="666666"/>
                  <w:kern w:val="0"/>
                  <w:szCs w:val="21"/>
                </w:rPr>
                <w:t>月</w:t>
              </w:r>
              <w:r w:rsidRPr="00D54950">
                <w:rPr>
                  <w:rFonts w:ascii="Arial" w:hAnsi="Arial" w:cs="Arial"/>
                  <w:color w:val="666666"/>
                  <w:kern w:val="0"/>
                  <w:szCs w:val="21"/>
                </w:rPr>
                <w:t>12</w:t>
              </w:r>
              <w:r w:rsidRPr="00D54950">
                <w:rPr>
                  <w:rFonts w:ascii="Arial" w:hAnsi="Arial" w:cs="Arial" w:hint="eastAsia"/>
                  <w:color w:val="666666"/>
                  <w:kern w:val="0"/>
                  <w:szCs w:val="21"/>
                </w:rPr>
                <w:t>日</w:t>
              </w:r>
            </w:smartTag>
            <w:r w:rsidRPr="00D54950">
              <w:rPr>
                <w:rFonts w:ascii="Arial" w:hAnsi="Arial" w:cs="Arial" w:hint="eastAsia"/>
                <w:color w:val="666666"/>
                <w:kern w:val="0"/>
                <w:szCs w:val="21"/>
              </w:rPr>
              <w:t>（第一批）、</w:t>
            </w:r>
            <w:smartTag w:uri="urn:schemas-microsoft-com:office:smarttags" w:element="chsdate">
              <w:smartTagPr>
                <w:attr w:name="IsROCDate" w:val="False"/>
                <w:attr w:name="IsLunarDate" w:val="False"/>
                <w:attr w:name="Day" w:val="10"/>
                <w:attr w:name="Month" w:val="10"/>
                <w:attr w:name="Year" w:val="2015"/>
              </w:smartTagPr>
              <w:r w:rsidRPr="00D54950">
                <w:rPr>
                  <w:rFonts w:ascii="Arial" w:hAnsi="Arial" w:cs="Arial"/>
                  <w:color w:val="666666"/>
                  <w:kern w:val="0"/>
                  <w:szCs w:val="21"/>
                </w:rPr>
                <w:t>10</w:t>
              </w:r>
              <w:r w:rsidRPr="00D54950">
                <w:rPr>
                  <w:rFonts w:ascii="Arial" w:hAnsi="Arial" w:cs="Arial" w:hint="eastAsia"/>
                  <w:color w:val="666666"/>
                  <w:kern w:val="0"/>
                  <w:szCs w:val="21"/>
                </w:rPr>
                <w:t>月</w:t>
              </w:r>
              <w:r w:rsidRPr="00D54950">
                <w:rPr>
                  <w:rFonts w:ascii="Arial" w:hAnsi="Arial" w:cs="Arial"/>
                  <w:color w:val="666666"/>
                  <w:kern w:val="0"/>
                  <w:szCs w:val="21"/>
                </w:rPr>
                <w:t>10</w:t>
              </w:r>
              <w:r w:rsidRPr="00D54950">
                <w:rPr>
                  <w:rFonts w:ascii="Arial" w:hAnsi="Arial" w:cs="Arial" w:hint="eastAsia"/>
                  <w:color w:val="666666"/>
                  <w:kern w:val="0"/>
                  <w:szCs w:val="21"/>
                </w:rPr>
                <w:t>日</w:t>
              </w:r>
            </w:smartTag>
            <w:r w:rsidRPr="00D54950">
              <w:rPr>
                <w:rFonts w:ascii="Arial" w:hAnsi="Arial" w:cs="Arial" w:hint="eastAsia"/>
                <w:color w:val="666666"/>
                <w:kern w:val="0"/>
                <w:szCs w:val="21"/>
              </w:rPr>
              <w:t>（第二批）前将单位推荐公函（应含校内选拔推荐</w:t>
            </w:r>
            <w:r w:rsidRPr="00D54950">
              <w:rPr>
                <w:rFonts w:ascii="Arial" w:hAnsi="Arial" w:cs="Arial"/>
                <w:color w:val="666666"/>
                <w:kern w:val="0"/>
                <w:szCs w:val="21"/>
              </w:rPr>
              <w:t>/</w:t>
            </w:r>
            <w:r w:rsidRPr="00D54950">
              <w:rPr>
                <w:rFonts w:ascii="Arial" w:hAnsi="Arial" w:cs="Arial" w:hint="eastAsia"/>
                <w:color w:val="666666"/>
                <w:kern w:val="0"/>
                <w:szCs w:val="21"/>
              </w:rPr>
              <w:t>评审意见）、《初选名单一览表》提交至国家留学基金委。申请人的书面材料由受理单位留存，留存期限为两年。</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国家留学基金委不直接受理个人申请。</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第十五条</w:t>
            </w:r>
            <w:r w:rsidRPr="00D54950">
              <w:rPr>
                <w:rFonts w:ascii="Arial" w:hAnsi="Arial" w:cs="Arial"/>
                <w:color w:val="666666"/>
                <w:kern w:val="0"/>
                <w:szCs w:val="21"/>
              </w:rPr>
              <w:t xml:space="preserve"> </w:t>
            </w:r>
            <w:r w:rsidRPr="00D54950">
              <w:rPr>
                <w:rFonts w:ascii="Arial" w:hAnsi="Arial" w:cs="Arial" w:hint="eastAsia"/>
                <w:color w:val="666666"/>
                <w:kern w:val="0"/>
                <w:szCs w:val="21"/>
              </w:rPr>
              <w:t>录取结果将于</w:t>
            </w:r>
            <w:r w:rsidRPr="00D54950">
              <w:rPr>
                <w:rFonts w:ascii="Arial" w:hAnsi="Arial" w:cs="Arial"/>
                <w:color w:val="666666"/>
                <w:kern w:val="0"/>
                <w:szCs w:val="21"/>
              </w:rPr>
              <w:t>5</w:t>
            </w:r>
            <w:r w:rsidRPr="00D54950">
              <w:rPr>
                <w:rFonts w:ascii="Arial" w:hAnsi="Arial" w:cs="Arial" w:hint="eastAsia"/>
                <w:color w:val="666666"/>
                <w:kern w:val="0"/>
                <w:szCs w:val="21"/>
              </w:rPr>
              <w:t>月（第一批）、</w:t>
            </w:r>
            <w:r w:rsidRPr="00D54950">
              <w:rPr>
                <w:rFonts w:ascii="Arial" w:hAnsi="Arial" w:cs="Arial"/>
                <w:color w:val="666666"/>
                <w:kern w:val="0"/>
                <w:szCs w:val="21"/>
              </w:rPr>
              <w:t>10</w:t>
            </w:r>
            <w:r w:rsidRPr="00D54950">
              <w:rPr>
                <w:rFonts w:ascii="Arial" w:hAnsi="Arial" w:cs="Arial" w:hint="eastAsia"/>
                <w:color w:val="666666"/>
                <w:kern w:val="0"/>
                <w:szCs w:val="21"/>
              </w:rPr>
              <w:t>月（第二批）公布。申请人可登录国家公派留学管理信息平台（</w:t>
            </w:r>
            <w:r w:rsidRPr="00D54950">
              <w:rPr>
                <w:rFonts w:ascii="Arial" w:hAnsi="Arial" w:cs="Arial"/>
                <w:color w:val="666666"/>
                <w:kern w:val="0"/>
                <w:szCs w:val="21"/>
              </w:rPr>
              <w:t>http://apply.csc.edu.cn</w:t>
            </w:r>
            <w:r w:rsidRPr="00D54950">
              <w:rPr>
                <w:rFonts w:ascii="Arial" w:hAnsi="Arial" w:cs="Arial" w:hint="eastAsia"/>
                <w:color w:val="666666"/>
                <w:kern w:val="0"/>
                <w:szCs w:val="21"/>
              </w:rPr>
              <w:t>）查询录取结果。录取通知将发送至各校。</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center"/>
              <w:rPr>
                <w:rFonts w:ascii="Arial" w:hAnsi="Arial" w:cs="Arial"/>
                <w:color w:val="666666"/>
                <w:kern w:val="0"/>
                <w:szCs w:val="21"/>
              </w:rPr>
            </w:pPr>
            <w:r w:rsidRPr="00D54950">
              <w:rPr>
                <w:rFonts w:ascii="Arial" w:hAnsi="Arial" w:cs="Arial" w:hint="eastAsia"/>
                <w:b/>
                <w:bCs/>
                <w:color w:val="666666"/>
                <w:kern w:val="0"/>
                <w:szCs w:val="21"/>
              </w:rPr>
              <w:t>第五章</w:t>
            </w:r>
            <w:r w:rsidRPr="00D54950">
              <w:rPr>
                <w:rFonts w:ascii="Arial" w:hAnsi="Arial" w:cs="Arial"/>
                <w:b/>
                <w:bCs/>
                <w:color w:val="666666"/>
                <w:kern w:val="0"/>
                <w:szCs w:val="21"/>
              </w:rPr>
              <w:t> </w:t>
            </w:r>
            <w:r w:rsidRPr="00D54950">
              <w:rPr>
                <w:rFonts w:ascii="Arial" w:hAnsi="Arial" w:cs="Arial" w:hint="eastAsia"/>
                <w:b/>
                <w:bCs/>
                <w:color w:val="666666"/>
                <w:kern w:val="0"/>
                <w:szCs w:val="21"/>
              </w:rPr>
              <w:t>人选基本条件</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第十六条</w:t>
            </w:r>
            <w:r w:rsidRPr="00D54950">
              <w:rPr>
                <w:rFonts w:ascii="Arial" w:hAnsi="Arial" w:cs="Arial"/>
                <w:color w:val="666666"/>
                <w:kern w:val="0"/>
                <w:szCs w:val="21"/>
              </w:rPr>
              <w:t xml:space="preserve">  </w:t>
            </w:r>
            <w:r w:rsidRPr="00D54950">
              <w:rPr>
                <w:rFonts w:ascii="Arial" w:hAnsi="Arial" w:cs="Arial" w:hint="eastAsia"/>
                <w:color w:val="666666"/>
                <w:kern w:val="0"/>
                <w:szCs w:val="21"/>
              </w:rPr>
              <w:t>具有中国国籍，热爱社会主义祖国</w:t>
            </w:r>
            <w:r w:rsidRPr="00D54950">
              <w:rPr>
                <w:rFonts w:ascii="Arial" w:hAnsi="Arial" w:cs="Arial"/>
                <w:color w:val="666666"/>
                <w:kern w:val="0"/>
                <w:szCs w:val="21"/>
              </w:rPr>
              <w:t>,</w:t>
            </w:r>
            <w:r w:rsidRPr="00D54950">
              <w:rPr>
                <w:rFonts w:ascii="Arial" w:hAnsi="Arial" w:cs="Arial" w:hint="eastAsia"/>
                <w:color w:val="666666"/>
                <w:kern w:val="0"/>
                <w:szCs w:val="21"/>
              </w:rPr>
              <w:t>具有良好的政治素质</w:t>
            </w:r>
            <w:r w:rsidRPr="00D54950">
              <w:rPr>
                <w:rFonts w:ascii="Arial" w:hAnsi="Arial" w:cs="Arial"/>
                <w:color w:val="666666"/>
                <w:kern w:val="0"/>
                <w:szCs w:val="21"/>
              </w:rPr>
              <w:t>,</w:t>
            </w:r>
            <w:r w:rsidRPr="00D54950">
              <w:rPr>
                <w:rFonts w:ascii="Arial" w:hAnsi="Arial" w:cs="Arial" w:hint="eastAsia"/>
                <w:color w:val="666666"/>
                <w:kern w:val="0"/>
                <w:szCs w:val="21"/>
              </w:rPr>
              <w:t>无违法违纪记录</w:t>
            </w:r>
            <w:r w:rsidRPr="00D54950">
              <w:rPr>
                <w:rFonts w:ascii="Arial" w:hAnsi="Arial" w:cs="Arial"/>
                <w:color w:val="666666"/>
                <w:kern w:val="0"/>
                <w:szCs w:val="21"/>
              </w:rPr>
              <w:t>,</w:t>
            </w:r>
            <w:r w:rsidRPr="00D54950">
              <w:rPr>
                <w:rFonts w:ascii="Arial" w:hAnsi="Arial" w:cs="Arial" w:hint="eastAsia"/>
                <w:color w:val="666666"/>
                <w:kern w:val="0"/>
                <w:szCs w:val="21"/>
              </w:rPr>
              <w:t>有学成回国为祖国建设服务的事业心和责任感。</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第十七条</w:t>
            </w:r>
            <w:r w:rsidRPr="00D54950">
              <w:rPr>
                <w:rFonts w:ascii="Arial" w:hAnsi="Arial" w:cs="Arial"/>
                <w:color w:val="666666"/>
                <w:kern w:val="0"/>
                <w:szCs w:val="21"/>
              </w:rPr>
              <w:t xml:space="preserve"> </w:t>
            </w:r>
            <w:r w:rsidRPr="00D54950">
              <w:rPr>
                <w:rFonts w:ascii="Arial" w:hAnsi="Arial" w:cs="Arial" w:hint="eastAsia"/>
                <w:color w:val="666666"/>
                <w:kern w:val="0"/>
                <w:szCs w:val="21"/>
              </w:rPr>
              <w:t>品学兼优，身心健康。学习成绩平均分不低于</w:t>
            </w:r>
            <w:r w:rsidRPr="00D54950">
              <w:rPr>
                <w:rFonts w:ascii="Arial" w:hAnsi="Arial" w:cs="Arial"/>
                <w:color w:val="666666"/>
                <w:kern w:val="0"/>
                <w:szCs w:val="21"/>
              </w:rPr>
              <w:t>85</w:t>
            </w:r>
            <w:r w:rsidRPr="00D54950">
              <w:rPr>
                <w:rFonts w:ascii="Arial" w:hAnsi="Arial" w:cs="Arial" w:hint="eastAsia"/>
                <w:color w:val="666666"/>
                <w:kern w:val="0"/>
                <w:szCs w:val="21"/>
              </w:rPr>
              <w:t>分（百分制）或平均学分绩点不低于</w:t>
            </w:r>
            <w:r w:rsidRPr="00D54950">
              <w:rPr>
                <w:rFonts w:ascii="Arial" w:hAnsi="Arial" w:cs="Arial"/>
                <w:color w:val="666666"/>
                <w:kern w:val="0"/>
                <w:szCs w:val="21"/>
              </w:rPr>
              <w:t>3.5</w:t>
            </w:r>
            <w:r w:rsidRPr="00D54950">
              <w:rPr>
                <w:rFonts w:ascii="Arial" w:hAnsi="Arial" w:cs="Arial" w:hint="eastAsia"/>
                <w:color w:val="666666"/>
                <w:kern w:val="0"/>
                <w:szCs w:val="21"/>
              </w:rPr>
              <w:t>分（四分制）；热心参加社会实践和公益活动。</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第十八条</w:t>
            </w:r>
            <w:r w:rsidRPr="00D54950">
              <w:rPr>
                <w:rFonts w:ascii="Arial" w:hAnsi="Arial" w:cs="Arial"/>
                <w:color w:val="666666"/>
                <w:kern w:val="0"/>
                <w:szCs w:val="21"/>
              </w:rPr>
              <w:t xml:space="preserve"> </w:t>
            </w:r>
            <w:r w:rsidRPr="00D54950">
              <w:rPr>
                <w:rFonts w:ascii="Arial" w:hAnsi="Arial" w:cs="Arial" w:hint="eastAsia"/>
                <w:color w:val="666666"/>
                <w:kern w:val="0"/>
                <w:szCs w:val="21"/>
              </w:rPr>
              <w:t>申请时年满十八周岁（以申请截止时间为准），应为项目实施院校的全日制在读二年级（含）以上本科生。</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第十九条</w:t>
            </w:r>
            <w:r w:rsidRPr="00D54950">
              <w:rPr>
                <w:rFonts w:ascii="Arial" w:hAnsi="Arial" w:cs="Arial"/>
                <w:color w:val="666666"/>
                <w:kern w:val="0"/>
                <w:szCs w:val="21"/>
              </w:rPr>
              <w:t xml:space="preserve"> </w:t>
            </w:r>
            <w:r w:rsidRPr="00D54950">
              <w:rPr>
                <w:rFonts w:ascii="Arial" w:hAnsi="Arial" w:cs="Arial" w:hint="eastAsia"/>
                <w:color w:val="666666"/>
                <w:kern w:val="0"/>
                <w:szCs w:val="21"/>
              </w:rPr>
              <w:t>申请时须提交国外大学、机构的正式邀请函。</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第二十条</w:t>
            </w:r>
            <w:r w:rsidRPr="00D54950">
              <w:rPr>
                <w:rFonts w:ascii="Arial" w:hAnsi="Arial" w:cs="Arial"/>
                <w:color w:val="666666"/>
                <w:kern w:val="0"/>
                <w:szCs w:val="21"/>
              </w:rPr>
              <w:t xml:space="preserve">  </w:t>
            </w:r>
            <w:r w:rsidRPr="00D54950">
              <w:rPr>
                <w:rFonts w:ascii="Arial" w:hAnsi="Arial" w:cs="Arial" w:hint="eastAsia"/>
                <w:color w:val="666666"/>
                <w:kern w:val="0"/>
                <w:szCs w:val="21"/>
              </w:rPr>
              <w:t>外语水平符合以下条件之一：</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（一）外语专业在读本科二年级（含）以上学生（专业语种应与留学目的国使用语种一致）。</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（二）曾在同一语种国家留学一学年（</w:t>
            </w:r>
            <w:r w:rsidRPr="00D54950">
              <w:rPr>
                <w:rFonts w:ascii="Arial" w:hAnsi="Arial" w:cs="Arial"/>
                <w:color w:val="666666"/>
                <w:kern w:val="0"/>
                <w:szCs w:val="21"/>
              </w:rPr>
              <w:t>8-12</w:t>
            </w:r>
            <w:r w:rsidRPr="00D54950">
              <w:rPr>
                <w:rFonts w:ascii="Arial" w:hAnsi="Arial" w:cs="Arial" w:hint="eastAsia"/>
                <w:color w:val="666666"/>
                <w:kern w:val="0"/>
                <w:szCs w:val="21"/>
              </w:rPr>
              <w:t>个月）以上。</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（三）参加</w:t>
            </w:r>
            <w:r w:rsidRPr="00D54950">
              <w:rPr>
                <w:rFonts w:ascii="Arial" w:hAnsi="Arial" w:cs="Arial"/>
                <w:color w:val="666666"/>
                <w:kern w:val="0"/>
                <w:szCs w:val="21"/>
              </w:rPr>
              <w:t>“</w:t>
            </w:r>
            <w:r w:rsidRPr="00D54950">
              <w:rPr>
                <w:rFonts w:ascii="Arial" w:hAnsi="Arial" w:cs="Arial" w:hint="eastAsia"/>
                <w:color w:val="666666"/>
                <w:kern w:val="0"/>
                <w:szCs w:val="21"/>
              </w:rPr>
              <w:t>全国外语水平考试</w:t>
            </w:r>
            <w:r w:rsidRPr="00D54950">
              <w:rPr>
                <w:rFonts w:ascii="Arial" w:hAnsi="Arial" w:cs="Arial"/>
                <w:color w:val="666666"/>
                <w:kern w:val="0"/>
                <w:szCs w:val="21"/>
              </w:rPr>
              <w:t>”</w:t>
            </w:r>
            <w:r w:rsidRPr="00D54950">
              <w:rPr>
                <w:rFonts w:ascii="Arial" w:hAnsi="Arial" w:cs="Arial" w:hint="eastAsia"/>
                <w:color w:val="666666"/>
                <w:kern w:val="0"/>
                <w:szCs w:val="21"/>
              </w:rPr>
              <w:t>（</w:t>
            </w:r>
            <w:r w:rsidRPr="00D54950">
              <w:rPr>
                <w:rFonts w:ascii="Arial" w:hAnsi="Arial" w:cs="Arial"/>
                <w:color w:val="666666"/>
                <w:kern w:val="0"/>
                <w:szCs w:val="21"/>
              </w:rPr>
              <w:t>WSK</w:t>
            </w:r>
            <w:r w:rsidRPr="00D54950">
              <w:rPr>
                <w:rFonts w:ascii="Arial" w:hAnsi="Arial" w:cs="Arial" w:hint="eastAsia"/>
                <w:color w:val="666666"/>
                <w:kern w:val="0"/>
                <w:szCs w:val="21"/>
              </w:rPr>
              <w:t>）并达到合格标准。</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（四）曾在教育部指定出国留学培训部参加相关语种培训并获得结业证书（英语为高级班，其他语种为中级班）。</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（五）参加雅思（学术类）、托福、德、法、意、西、日、韩语水平考试，成绩达到以下标准：雅思</w:t>
            </w:r>
            <w:r w:rsidRPr="00D54950">
              <w:rPr>
                <w:rFonts w:ascii="Arial" w:hAnsi="Arial" w:cs="Arial"/>
                <w:color w:val="666666"/>
                <w:kern w:val="0"/>
                <w:szCs w:val="21"/>
              </w:rPr>
              <w:t>6.5</w:t>
            </w:r>
            <w:r w:rsidRPr="00D54950">
              <w:rPr>
                <w:rFonts w:ascii="Arial" w:hAnsi="Arial" w:cs="Arial" w:hint="eastAsia"/>
                <w:color w:val="666666"/>
                <w:kern w:val="0"/>
                <w:szCs w:val="21"/>
              </w:rPr>
              <w:t>分，托福</w:t>
            </w:r>
            <w:r w:rsidRPr="00D54950">
              <w:rPr>
                <w:rFonts w:ascii="Arial" w:hAnsi="Arial" w:cs="Arial"/>
                <w:color w:val="666666"/>
                <w:kern w:val="0"/>
                <w:szCs w:val="21"/>
              </w:rPr>
              <w:t>95</w:t>
            </w:r>
            <w:r w:rsidRPr="00D54950">
              <w:rPr>
                <w:rFonts w:ascii="Arial" w:hAnsi="Arial" w:cs="Arial" w:hint="eastAsia"/>
                <w:color w:val="666666"/>
                <w:kern w:val="0"/>
                <w:szCs w:val="21"/>
              </w:rPr>
              <w:t>分，德、法、意、西语达到欧洲统一语言参考框架（</w:t>
            </w:r>
            <w:r w:rsidRPr="00D54950">
              <w:rPr>
                <w:rFonts w:ascii="Arial" w:hAnsi="Arial" w:cs="Arial"/>
                <w:color w:val="666666"/>
                <w:kern w:val="0"/>
                <w:szCs w:val="21"/>
              </w:rPr>
              <w:t>CECRL</w:t>
            </w:r>
            <w:r w:rsidRPr="00D54950">
              <w:rPr>
                <w:rFonts w:ascii="Arial" w:hAnsi="Arial" w:cs="Arial" w:hint="eastAsia"/>
                <w:color w:val="666666"/>
                <w:kern w:val="0"/>
                <w:szCs w:val="21"/>
              </w:rPr>
              <w:t>）的</w:t>
            </w:r>
            <w:r w:rsidRPr="00D54950">
              <w:rPr>
                <w:rFonts w:ascii="Arial" w:hAnsi="Arial" w:cs="Arial"/>
                <w:color w:val="666666"/>
                <w:kern w:val="0"/>
                <w:szCs w:val="21"/>
              </w:rPr>
              <w:t>B2</w:t>
            </w:r>
            <w:r w:rsidRPr="00D54950">
              <w:rPr>
                <w:rFonts w:ascii="Arial" w:hAnsi="Arial" w:cs="Arial" w:hint="eastAsia"/>
                <w:color w:val="666666"/>
                <w:kern w:val="0"/>
                <w:szCs w:val="21"/>
              </w:rPr>
              <w:t>级，日语达到二级（</w:t>
            </w:r>
            <w:r w:rsidRPr="00D54950">
              <w:rPr>
                <w:rFonts w:ascii="Arial" w:hAnsi="Arial" w:cs="Arial"/>
                <w:color w:val="666666"/>
                <w:kern w:val="0"/>
                <w:szCs w:val="21"/>
              </w:rPr>
              <w:t>N2</w:t>
            </w:r>
            <w:r w:rsidRPr="00D54950">
              <w:rPr>
                <w:rFonts w:ascii="Arial" w:hAnsi="Arial" w:cs="Arial" w:hint="eastAsia"/>
                <w:color w:val="666666"/>
                <w:kern w:val="0"/>
                <w:szCs w:val="21"/>
              </w:rPr>
              <w:t>），韩语达到</w:t>
            </w:r>
            <w:r w:rsidRPr="00D54950">
              <w:rPr>
                <w:rFonts w:ascii="Arial" w:hAnsi="Arial" w:cs="Arial"/>
                <w:color w:val="666666"/>
                <w:kern w:val="0"/>
                <w:szCs w:val="21"/>
              </w:rPr>
              <w:t>TOPIK4</w:t>
            </w:r>
            <w:r w:rsidRPr="00D54950">
              <w:rPr>
                <w:rFonts w:ascii="Arial" w:hAnsi="Arial" w:cs="Arial" w:hint="eastAsia"/>
                <w:color w:val="666666"/>
                <w:kern w:val="0"/>
                <w:szCs w:val="21"/>
              </w:rPr>
              <w:t>级。</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（六）通过国外拟留学单位组织的面试、考试等方式达到其语言要求（应在外方邀请信中注明或单独出具证明）。</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第二十一条</w:t>
            </w:r>
            <w:r w:rsidRPr="00D54950">
              <w:rPr>
                <w:rFonts w:ascii="Arial" w:hAnsi="Arial" w:cs="Arial"/>
                <w:color w:val="666666"/>
                <w:kern w:val="0"/>
                <w:szCs w:val="21"/>
              </w:rPr>
              <w:t xml:space="preserve">  </w:t>
            </w:r>
            <w:r w:rsidRPr="00D54950">
              <w:rPr>
                <w:rFonts w:ascii="Arial" w:hAnsi="Arial" w:cs="Arial" w:hint="eastAsia"/>
                <w:color w:val="666666"/>
                <w:kern w:val="0"/>
                <w:szCs w:val="21"/>
              </w:rPr>
              <w:t>选派对象不包括：已获得国家公派留学资格且尚在有效期内的人员以及正在境外学习的人员。</w:t>
            </w:r>
            <w:r w:rsidRPr="00D54950">
              <w:rPr>
                <w:rFonts w:ascii="Arial" w:hAnsi="Arial" w:cs="Arial"/>
                <w:color w:val="666666"/>
                <w:kern w:val="0"/>
                <w:szCs w:val="21"/>
              </w:rPr>
              <w:t xml:space="preserve"> </w:t>
            </w:r>
          </w:p>
          <w:p w:rsidR="006B0C9E" w:rsidRPr="00D54950" w:rsidRDefault="006B0C9E" w:rsidP="006C7A77">
            <w:pPr>
              <w:widowControl/>
              <w:spacing w:before="240" w:after="240" w:line="330" w:lineRule="atLeast"/>
              <w:ind w:firstLine="480"/>
              <w:jc w:val="center"/>
              <w:rPr>
                <w:rFonts w:ascii="Arial" w:hAnsi="Arial" w:cs="Arial"/>
                <w:color w:val="666666"/>
                <w:kern w:val="0"/>
                <w:szCs w:val="21"/>
              </w:rPr>
            </w:pPr>
            <w:r w:rsidRPr="00D54950">
              <w:rPr>
                <w:rFonts w:ascii="Arial" w:hAnsi="Arial" w:cs="Arial" w:hint="eastAsia"/>
                <w:b/>
                <w:bCs/>
                <w:color w:val="666666"/>
                <w:kern w:val="0"/>
                <w:szCs w:val="21"/>
              </w:rPr>
              <w:t>第六章</w:t>
            </w:r>
            <w:r w:rsidRPr="00D54950">
              <w:rPr>
                <w:rFonts w:ascii="Arial" w:hAnsi="Arial" w:cs="Arial"/>
                <w:b/>
                <w:bCs/>
                <w:color w:val="666666"/>
                <w:kern w:val="0"/>
                <w:szCs w:val="21"/>
              </w:rPr>
              <w:t xml:space="preserve">  </w:t>
            </w:r>
            <w:r w:rsidRPr="00D54950">
              <w:rPr>
                <w:rFonts w:ascii="Arial" w:hAnsi="Arial" w:cs="Arial" w:hint="eastAsia"/>
                <w:b/>
                <w:bCs/>
                <w:color w:val="666666"/>
                <w:kern w:val="0"/>
                <w:szCs w:val="21"/>
              </w:rPr>
              <w:t>派出与管理</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第二十二条</w:t>
            </w:r>
            <w:r w:rsidRPr="00D54950">
              <w:rPr>
                <w:rFonts w:ascii="Arial" w:hAnsi="Arial" w:cs="Arial"/>
                <w:color w:val="666666"/>
                <w:kern w:val="0"/>
                <w:szCs w:val="21"/>
              </w:rPr>
              <w:t xml:space="preserve"> </w:t>
            </w:r>
            <w:r w:rsidRPr="00D54950">
              <w:rPr>
                <w:rFonts w:ascii="Arial" w:hAnsi="Arial" w:cs="Arial" w:hint="eastAsia"/>
                <w:color w:val="666666"/>
                <w:kern w:val="0"/>
                <w:szCs w:val="21"/>
              </w:rPr>
              <w:t>第一批被录取人员的留学资格保留至</w:t>
            </w:r>
            <w:smartTag w:uri="urn:schemas-microsoft-com:office:smarttags" w:element="chsdate">
              <w:smartTagPr>
                <w:attr w:name="IsROCDate" w:val="False"/>
                <w:attr w:name="IsLunarDate" w:val="False"/>
                <w:attr w:name="Day" w:val="31"/>
                <w:attr w:name="Month" w:val="3"/>
                <w:attr w:name="Year" w:val="2016"/>
              </w:smartTagPr>
              <w:r w:rsidRPr="00D54950">
                <w:rPr>
                  <w:rFonts w:ascii="Arial" w:hAnsi="Arial" w:cs="Arial"/>
                  <w:color w:val="666666"/>
                  <w:kern w:val="0"/>
                  <w:szCs w:val="21"/>
                </w:rPr>
                <w:t>2016</w:t>
              </w:r>
              <w:r w:rsidRPr="00D54950">
                <w:rPr>
                  <w:rFonts w:ascii="Arial" w:hAnsi="Arial" w:cs="Arial" w:hint="eastAsia"/>
                  <w:color w:val="666666"/>
                  <w:kern w:val="0"/>
                  <w:szCs w:val="21"/>
                </w:rPr>
                <w:t>年</w:t>
              </w:r>
              <w:r w:rsidRPr="00D54950">
                <w:rPr>
                  <w:rFonts w:ascii="Arial" w:hAnsi="Arial" w:cs="Arial"/>
                  <w:color w:val="666666"/>
                  <w:kern w:val="0"/>
                  <w:szCs w:val="21"/>
                </w:rPr>
                <w:t>3</w:t>
              </w:r>
              <w:r w:rsidRPr="00D54950">
                <w:rPr>
                  <w:rFonts w:ascii="Arial" w:hAnsi="Arial" w:cs="Arial" w:hint="eastAsia"/>
                  <w:color w:val="666666"/>
                  <w:kern w:val="0"/>
                  <w:szCs w:val="21"/>
                </w:rPr>
                <w:t>月</w:t>
              </w:r>
              <w:r w:rsidRPr="00D54950">
                <w:rPr>
                  <w:rFonts w:ascii="Arial" w:hAnsi="Arial" w:cs="Arial"/>
                  <w:color w:val="666666"/>
                  <w:kern w:val="0"/>
                  <w:szCs w:val="21"/>
                </w:rPr>
                <w:t>31</w:t>
              </w:r>
              <w:r w:rsidRPr="00D54950">
                <w:rPr>
                  <w:rFonts w:ascii="Arial" w:hAnsi="Arial" w:cs="Arial" w:hint="eastAsia"/>
                  <w:color w:val="666666"/>
                  <w:kern w:val="0"/>
                  <w:szCs w:val="21"/>
                </w:rPr>
                <w:t>日</w:t>
              </w:r>
            </w:smartTag>
            <w:r w:rsidRPr="00D54950">
              <w:rPr>
                <w:rFonts w:ascii="Arial" w:hAnsi="Arial" w:cs="Arial" w:hint="eastAsia"/>
                <w:color w:val="666666"/>
                <w:kern w:val="0"/>
                <w:szCs w:val="21"/>
              </w:rPr>
              <w:t>，第二批保留至</w:t>
            </w:r>
            <w:smartTag w:uri="urn:schemas-microsoft-com:office:smarttags" w:element="chsdate">
              <w:smartTagPr>
                <w:attr w:name="IsROCDate" w:val="False"/>
                <w:attr w:name="IsLunarDate" w:val="False"/>
                <w:attr w:name="Day" w:val="31"/>
                <w:attr w:name="Month" w:val="8"/>
                <w:attr w:name="Year" w:val="2016"/>
              </w:smartTagPr>
              <w:r w:rsidRPr="00D54950">
                <w:rPr>
                  <w:rFonts w:ascii="Arial" w:hAnsi="Arial" w:cs="Arial"/>
                  <w:color w:val="666666"/>
                  <w:kern w:val="0"/>
                  <w:szCs w:val="21"/>
                </w:rPr>
                <w:t>2016</w:t>
              </w:r>
              <w:r w:rsidRPr="00D54950">
                <w:rPr>
                  <w:rFonts w:ascii="Arial" w:hAnsi="Arial" w:cs="Arial" w:hint="eastAsia"/>
                  <w:color w:val="666666"/>
                  <w:kern w:val="0"/>
                  <w:szCs w:val="21"/>
                </w:rPr>
                <w:t>年</w:t>
              </w:r>
              <w:r w:rsidRPr="00D54950">
                <w:rPr>
                  <w:rFonts w:ascii="Arial" w:hAnsi="Arial" w:cs="Arial"/>
                  <w:color w:val="666666"/>
                  <w:kern w:val="0"/>
                  <w:szCs w:val="21"/>
                </w:rPr>
                <w:t>8</w:t>
              </w:r>
              <w:r w:rsidRPr="00D54950">
                <w:rPr>
                  <w:rFonts w:ascii="Arial" w:hAnsi="Arial" w:cs="Arial" w:hint="eastAsia"/>
                  <w:color w:val="666666"/>
                  <w:kern w:val="0"/>
                  <w:szCs w:val="21"/>
                </w:rPr>
                <w:t>月</w:t>
              </w:r>
              <w:r w:rsidRPr="00D54950">
                <w:rPr>
                  <w:rFonts w:ascii="Arial" w:hAnsi="Arial" w:cs="Arial"/>
                  <w:color w:val="666666"/>
                  <w:kern w:val="0"/>
                  <w:szCs w:val="21"/>
                </w:rPr>
                <w:t>31</w:t>
              </w:r>
              <w:r w:rsidRPr="00D54950">
                <w:rPr>
                  <w:rFonts w:ascii="Arial" w:hAnsi="Arial" w:cs="Arial" w:hint="eastAsia"/>
                  <w:color w:val="666666"/>
                  <w:kern w:val="0"/>
                  <w:szCs w:val="21"/>
                </w:rPr>
                <w:t>日</w:t>
              </w:r>
            </w:smartTag>
            <w:r w:rsidRPr="00D54950">
              <w:rPr>
                <w:rFonts w:ascii="Arial" w:hAnsi="Arial" w:cs="Arial" w:hint="eastAsia"/>
                <w:color w:val="666666"/>
                <w:kern w:val="0"/>
                <w:szCs w:val="21"/>
              </w:rPr>
              <w:t>。凡未按期派出者，其留学资格将自动取消。</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第二十三条</w:t>
            </w:r>
            <w:r w:rsidRPr="00D54950">
              <w:rPr>
                <w:rFonts w:ascii="Arial" w:hAnsi="Arial" w:cs="Arial"/>
                <w:color w:val="666666"/>
                <w:kern w:val="0"/>
                <w:szCs w:val="21"/>
              </w:rPr>
              <w:t xml:space="preserve"> </w:t>
            </w:r>
            <w:r w:rsidRPr="00D54950">
              <w:rPr>
                <w:rFonts w:ascii="Arial" w:hAnsi="Arial" w:cs="Arial" w:hint="eastAsia"/>
                <w:color w:val="666666"/>
                <w:kern w:val="0"/>
                <w:szCs w:val="21"/>
              </w:rPr>
              <w:t>留学人员在到相关留学服务机构办理签证、预订机票等派出手续前，须登录国家公派留学管理信息平台（</w:t>
            </w:r>
            <w:r w:rsidRPr="00D54950">
              <w:rPr>
                <w:rFonts w:ascii="Arial" w:hAnsi="Arial" w:cs="Arial"/>
                <w:color w:val="666666"/>
                <w:kern w:val="0"/>
                <w:szCs w:val="21"/>
              </w:rPr>
              <w:t>http://apply.csc.edu.cn</w:t>
            </w:r>
            <w:r w:rsidRPr="00D54950">
              <w:rPr>
                <w:rFonts w:ascii="Arial" w:hAnsi="Arial" w:cs="Arial" w:hint="eastAsia"/>
                <w:color w:val="666666"/>
                <w:kern w:val="0"/>
                <w:szCs w:val="21"/>
              </w:rPr>
              <w:t>）查阅是否需要办理《同意办理派出手续的函》及办理方式。如遇问题，请按录取国别或地区联系欧洲事务部、亚非事务部、美大事务部（联系方式请登录</w:t>
            </w:r>
            <w:r w:rsidRPr="00D54950">
              <w:rPr>
                <w:rFonts w:ascii="Arial" w:hAnsi="Arial" w:cs="Arial"/>
                <w:color w:val="666666"/>
                <w:kern w:val="0"/>
                <w:szCs w:val="21"/>
              </w:rPr>
              <w:t>www.csc.edu.cn</w:t>
            </w:r>
            <w:r w:rsidRPr="00D54950">
              <w:rPr>
                <w:rFonts w:ascii="Arial" w:hAnsi="Arial" w:cs="Arial" w:hint="eastAsia"/>
                <w:color w:val="666666"/>
                <w:kern w:val="0"/>
                <w:szCs w:val="21"/>
              </w:rPr>
              <w:t>，浏览</w:t>
            </w:r>
            <w:r w:rsidRPr="00D54950">
              <w:rPr>
                <w:rFonts w:ascii="Arial" w:hAnsi="Arial" w:cs="Arial"/>
                <w:color w:val="666666"/>
                <w:kern w:val="0"/>
                <w:szCs w:val="21"/>
              </w:rPr>
              <w:t>“</w:t>
            </w:r>
            <w:r w:rsidRPr="00D54950">
              <w:rPr>
                <w:rFonts w:ascii="Arial" w:hAnsi="Arial" w:cs="Arial" w:hint="eastAsia"/>
                <w:color w:val="666666"/>
                <w:kern w:val="0"/>
                <w:szCs w:val="21"/>
              </w:rPr>
              <w:t>基金委机构设置</w:t>
            </w:r>
            <w:r w:rsidRPr="00D54950">
              <w:rPr>
                <w:rFonts w:ascii="Arial" w:hAnsi="Arial" w:cs="Arial"/>
                <w:color w:val="666666"/>
                <w:kern w:val="0"/>
                <w:szCs w:val="21"/>
              </w:rPr>
              <w:t>”</w:t>
            </w:r>
            <w:r w:rsidRPr="00D54950">
              <w:rPr>
                <w:rFonts w:ascii="Arial" w:hAnsi="Arial" w:cs="Arial" w:hint="eastAsia"/>
                <w:color w:val="666666"/>
                <w:kern w:val="0"/>
                <w:szCs w:val="21"/>
              </w:rPr>
              <w:t>查询）。</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第二十四条</w:t>
            </w:r>
            <w:r w:rsidRPr="00D54950">
              <w:rPr>
                <w:rFonts w:ascii="Arial" w:hAnsi="Arial" w:cs="Arial"/>
                <w:color w:val="666666"/>
                <w:kern w:val="0"/>
                <w:szCs w:val="21"/>
              </w:rPr>
              <w:t xml:space="preserve"> </w:t>
            </w:r>
            <w:r w:rsidRPr="00D54950">
              <w:rPr>
                <w:rFonts w:ascii="Arial" w:hAnsi="Arial" w:cs="Arial" w:hint="eastAsia"/>
                <w:color w:val="666666"/>
                <w:kern w:val="0"/>
                <w:szCs w:val="21"/>
              </w:rPr>
              <w:t>在办理派出手续时，项目实施院校及留学服务机构应按要求认真审核留学人员的留学国别、留学单位、留学期限等信息。</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第二十五条</w:t>
            </w:r>
            <w:r w:rsidRPr="00D54950">
              <w:rPr>
                <w:rFonts w:ascii="Arial" w:hAnsi="Arial" w:cs="Arial"/>
                <w:color w:val="666666"/>
                <w:kern w:val="0"/>
                <w:szCs w:val="21"/>
              </w:rPr>
              <w:t xml:space="preserve"> </w:t>
            </w:r>
            <w:r w:rsidRPr="00D54950">
              <w:rPr>
                <w:rFonts w:ascii="Arial" w:hAnsi="Arial" w:cs="Arial" w:hint="eastAsia"/>
                <w:color w:val="666666"/>
                <w:kern w:val="0"/>
                <w:szCs w:val="21"/>
              </w:rPr>
              <w:t>对留学人员的管理实行</w:t>
            </w:r>
            <w:r w:rsidRPr="00D54950">
              <w:rPr>
                <w:rFonts w:ascii="Arial" w:hAnsi="Arial" w:cs="Arial"/>
                <w:color w:val="666666"/>
                <w:kern w:val="0"/>
                <w:szCs w:val="21"/>
              </w:rPr>
              <w:t>“</w:t>
            </w:r>
            <w:r w:rsidRPr="00D54950">
              <w:rPr>
                <w:rFonts w:ascii="Arial" w:hAnsi="Arial" w:cs="Arial" w:hint="eastAsia"/>
                <w:color w:val="666666"/>
                <w:kern w:val="0"/>
                <w:szCs w:val="21"/>
              </w:rPr>
              <w:t>签约派出、违约赔偿</w:t>
            </w:r>
            <w:r w:rsidRPr="00D54950">
              <w:rPr>
                <w:rFonts w:ascii="Arial" w:hAnsi="Arial" w:cs="Arial"/>
                <w:color w:val="666666"/>
                <w:kern w:val="0"/>
                <w:szCs w:val="21"/>
              </w:rPr>
              <w:t>”</w:t>
            </w:r>
            <w:r w:rsidRPr="00D54950">
              <w:rPr>
                <w:rFonts w:ascii="Arial" w:hAnsi="Arial" w:cs="Arial" w:hint="eastAsia"/>
                <w:color w:val="666666"/>
                <w:kern w:val="0"/>
                <w:szCs w:val="21"/>
              </w:rPr>
              <w:t>的办法。留学人员派出前须与国家留学基金委签订《资助出国留学协议书》并办理公证、交存保证金后派出。为方便留学人员了解国家留学基金资助出国留学的有关规定，指导签订和公证《资助出国留学协议书》，办理护照、签证、交存保证金等派出手续，国家留学基金委编写了《出国留学人员须知》，请登录国家留学网（</w:t>
            </w:r>
            <w:r w:rsidRPr="00D54950">
              <w:rPr>
                <w:rFonts w:ascii="Arial" w:hAnsi="Arial" w:cs="Arial"/>
                <w:color w:val="666666"/>
                <w:kern w:val="0"/>
                <w:szCs w:val="21"/>
              </w:rPr>
              <w:t>http://www.csc.edu.cn</w:t>
            </w:r>
            <w:r w:rsidRPr="00D54950">
              <w:rPr>
                <w:rFonts w:ascii="Arial" w:hAnsi="Arial" w:cs="Arial" w:hint="eastAsia"/>
                <w:color w:val="666666"/>
                <w:kern w:val="0"/>
                <w:szCs w:val="21"/>
              </w:rPr>
              <w:t>）认真阅读并按要求执行。</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第二十六条</w:t>
            </w:r>
            <w:r w:rsidRPr="00D54950">
              <w:rPr>
                <w:rFonts w:ascii="Arial" w:hAnsi="Arial" w:cs="Arial"/>
                <w:color w:val="666666"/>
                <w:kern w:val="0"/>
                <w:szCs w:val="21"/>
              </w:rPr>
              <w:t xml:space="preserve"> </w:t>
            </w:r>
            <w:r w:rsidRPr="00D54950">
              <w:rPr>
                <w:rFonts w:ascii="Arial" w:hAnsi="Arial" w:cs="Arial" w:hint="eastAsia"/>
                <w:color w:val="666666"/>
                <w:kern w:val="0"/>
                <w:szCs w:val="21"/>
              </w:rPr>
              <w:t>按照《资助出国留学协议书》规定，留学人员自抵达留学所在国后十日内凭《国家留学基金资助出国留学资格证书》、《国家公派留学人员报到证明》向中国驻留学所在国使（领）馆办理报到手续后方可享受国家留学基金资助。</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第二十七条</w:t>
            </w:r>
            <w:r w:rsidRPr="00D54950">
              <w:rPr>
                <w:rFonts w:ascii="Arial" w:hAnsi="Arial" w:cs="Arial"/>
                <w:color w:val="666666"/>
                <w:kern w:val="0"/>
                <w:szCs w:val="21"/>
              </w:rPr>
              <w:t xml:space="preserve"> </w:t>
            </w:r>
            <w:r w:rsidRPr="00D54950">
              <w:rPr>
                <w:rFonts w:ascii="Arial" w:hAnsi="Arial" w:cs="Arial" w:hint="eastAsia"/>
                <w:color w:val="666666"/>
                <w:kern w:val="0"/>
                <w:szCs w:val="21"/>
              </w:rPr>
              <w:t>留学人员在国外留学期间，应遵守所在国法律法规、国家留学基金资助出国留学人员的有关规定及《资助出国留学协议书》的有关约定，自觉接受国内学校和驻外使（领）馆的管理；每</w:t>
            </w:r>
            <w:r w:rsidRPr="00D54950">
              <w:rPr>
                <w:rFonts w:ascii="Arial" w:hAnsi="Arial" w:cs="Arial"/>
                <w:color w:val="666666"/>
                <w:kern w:val="0"/>
                <w:szCs w:val="21"/>
              </w:rPr>
              <w:t>3</w:t>
            </w:r>
            <w:r w:rsidRPr="00D54950">
              <w:rPr>
                <w:rFonts w:ascii="Arial" w:hAnsi="Arial" w:cs="Arial" w:hint="eastAsia"/>
                <w:color w:val="666666"/>
                <w:kern w:val="0"/>
                <w:szCs w:val="21"/>
              </w:rPr>
              <w:t>个月向国内学校和驻外使（领）馆提交学习报告。</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第二十八条</w:t>
            </w:r>
            <w:r w:rsidRPr="00D54950">
              <w:rPr>
                <w:rFonts w:ascii="Arial" w:hAnsi="Arial" w:cs="Arial"/>
                <w:color w:val="666666"/>
                <w:kern w:val="0"/>
                <w:szCs w:val="21"/>
              </w:rPr>
              <w:t xml:space="preserve"> </w:t>
            </w:r>
            <w:r w:rsidRPr="00D54950">
              <w:rPr>
                <w:rFonts w:ascii="Arial" w:hAnsi="Arial" w:cs="Arial" w:hint="eastAsia"/>
                <w:color w:val="666666"/>
                <w:kern w:val="0"/>
                <w:szCs w:val="21"/>
              </w:rPr>
              <w:t>留学人员应按协议约定完成所制定的学习计划，按期回国。留学人员回国后须以适当形式向学校汇报留学情况，并提交国外留学单位的评价意见。</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留学人员须认真填写《回国报到提取保证金证明表》中</w:t>
            </w:r>
            <w:r w:rsidRPr="00D54950">
              <w:rPr>
                <w:rFonts w:ascii="Arial" w:hAnsi="Arial" w:cs="Arial"/>
                <w:color w:val="666666"/>
                <w:kern w:val="0"/>
                <w:szCs w:val="21"/>
              </w:rPr>
              <w:t>“</w:t>
            </w:r>
            <w:r w:rsidRPr="00D54950">
              <w:rPr>
                <w:rFonts w:ascii="Arial" w:hAnsi="Arial" w:cs="Arial" w:hint="eastAsia"/>
                <w:color w:val="666666"/>
                <w:kern w:val="0"/>
                <w:szCs w:val="21"/>
              </w:rPr>
              <w:t>留学总结及学术成果报告要点</w:t>
            </w:r>
            <w:r w:rsidRPr="00D54950">
              <w:rPr>
                <w:rFonts w:ascii="Arial" w:hAnsi="Arial" w:cs="Arial"/>
                <w:color w:val="666666"/>
                <w:kern w:val="0"/>
                <w:szCs w:val="21"/>
              </w:rPr>
              <w:t>”</w:t>
            </w:r>
            <w:r w:rsidRPr="00D54950">
              <w:rPr>
                <w:rFonts w:ascii="Arial" w:hAnsi="Arial" w:cs="Arial" w:hint="eastAsia"/>
                <w:color w:val="666666"/>
                <w:kern w:val="0"/>
                <w:szCs w:val="21"/>
              </w:rPr>
              <w:t>一项，并提交国外邀请方出具的评价意见。</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第二十九条</w:t>
            </w:r>
            <w:r w:rsidRPr="00D54950">
              <w:rPr>
                <w:rFonts w:ascii="Arial" w:hAnsi="Arial" w:cs="Arial"/>
                <w:color w:val="666666"/>
                <w:kern w:val="0"/>
                <w:szCs w:val="21"/>
              </w:rPr>
              <w:t xml:space="preserve"> </w:t>
            </w:r>
            <w:r w:rsidRPr="00D54950">
              <w:rPr>
                <w:rFonts w:ascii="Arial" w:hAnsi="Arial" w:cs="Arial" w:hint="eastAsia"/>
                <w:color w:val="666666"/>
                <w:kern w:val="0"/>
                <w:szCs w:val="21"/>
              </w:rPr>
              <w:t>项目实施院校应对留学人员加强目标和过程管理，具体工作应有专门机构和人员负责。在留学人员录取后，学校应合理安排其学业，保证按期派出；在留学人员派出前，应进行行前教育，并指导、协助其办理出国手续；在留学人员派出后，应加强对其指导和检查，保持定期联系，协助国家留学基金委和驻外使（领）馆做好在外管理和按期回国工作；在留学人员回国后，应根据学生的交流形式制定考核办法，对其学习情况进行考核。</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第三十条</w:t>
            </w:r>
            <w:r w:rsidRPr="00D54950">
              <w:rPr>
                <w:rFonts w:ascii="Arial" w:hAnsi="Arial" w:cs="Arial"/>
                <w:color w:val="666666"/>
                <w:kern w:val="0"/>
                <w:szCs w:val="21"/>
              </w:rPr>
              <w:t xml:space="preserve"> </w:t>
            </w:r>
            <w:r w:rsidRPr="00D54950">
              <w:rPr>
                <w:rFonts w:ascii="Arial" w:hAnsi="Arial" w:cs="Arial" w:hint="eastAsia"/>
                <w:color w:val="666666"/>
                <w:kern w:val="0"/>
                <w:szCs w:val="21"/>
              </w:rPr>
              <w:t>项目实施院校应定期对项目执行情况进行总结，不断改进和完善项目执行工作，在每年提交项目总结时将当年录取人员派出情况通知国家留学基金委，对未派出者说明主要原因。</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国家留学基金委将视各校获批资助项目的实施情况相应调整下一年度资助项目及资助计划。</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第三十一条</w:t>
            </w:r>
            <w:r w:rsidRPr="00D54950">
              <w:rPr>
                <w:rFonts w:ascii="Arial" w:hAnsi="Arial" w:cs="Arial"/>
                <w:color w:val="666666"/>
                <w:kern w:val="0"/>
                <w:szCs w:val="21"/>
              </w:rPr>
              <w:t xml:space="preserve"> </w:t>
            </w:r>
            <w:r w:rsidRPr="00D54950">
              <w:rPr>
                <w:rFonts w:ascii="Arial" w:hAnsi="Arial" w:cs="Arial" w:hint="eastAsia"/>
                <w:color w:val="666666"/>
                <w:kern w:val="0"/>
                <w:szCs w:val="21"/>
              </w:rPr>
              <w:t>本项目留学人员再次出国留学不受回国两年服务期限制；再次申请国家公派出国攻读更高层次学位或进行联合培养时，亦不受回国后满五年方可再次申请国家公派出国留学的限制。</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第三十二条</w:t>
            </w:r>
            <w:r w:rsidRPr="00D54950">
              <w:rPr>
                <w:rFonts w:ascii="Arial" w:hAnsi="Arial" w:cs="Arial"/>
                <w:color w:val="666666"/>
                <w:kern w:val="0"/>
                <w:szCs w:val="21"/>
              </w:rPr>
              <w:t xml:space="preserve"> </w:t>
            </w:r>
            <w:r w:rsidRPr="00D54950">
              <w:rPr>
                <w:rFonts w:ascii="Arial" w:hAnsi="Arial" w:cs="Arial" w:hint="eastAsia"/>
                <w:color w:val="666666"/>
                <w:kern w:val="0"/>
                <w:szCs w:val="21"/>
              </w:rPr>
              <w:t>留学人员与获得资助有关的论文、研究项目或科研成果在成文、发表、公开时，应注明</w:t>
            </w:r>
            <w:r w:rsidRPr="00D54950">
              <w:rPr>
                <w:rFonts w:ascii="Arial" w:hAnsi="Arial" w:cs="Arial"/>
                <w:color w:val="666666"/>
                <w:kern w:val="0"/>
                <w:szCs w:val="21"/>
              </w:rPr>
              <w:t>“</w:t>
            </w:r>
            <w:r w:rsidRPr="00D54950">
              <w:rPr>
                <w:rFonts w:ascii="Arial" w:hAnsi="Arial" w:cs="Arial" w:hint="eastAsia"/>
                <w:color w:val="666666"/>
                <w:kern w:val="0"/>
                <w:szCs w:val="21"/>
              </w:rPr>
              <w:t>本研究</w:t>
            </w:r>
            <w:r w:rsidRPr="00D54950">
              <w:rPr>
                <w:rFonts w:ascii="Arial" w:hAnsi="Arial" w:cs="Arial"/>
                <w:color w:val="666666"/>
                <w:kern w:val="0"/>
                <w:szCs w:val="21"/>
              </w:rPr>
              <w:t>/</w:t>
            </w:r>
            <w:r w:rsidRPr="00D54950">
              <w:rPr>
                <w:rFonts w:ascii="Arial" w:hAnsi="Arial" w:cs="Arial" w:hint="eastAsia"/>
                <w:color w:val="666666"/>
                <w:kern w:val="0"/>
                <w:szCs w:val="21"/>
              </w:rPr>
              <w:t>成果</w:t>
            </w:r>
            <w:r w:rsidRPr="00D54950">
              <w:rPr>
                <w:rFonts w:ascii="Arial" w:hAnsi="Arial" w:cs="Arial"/>
                <w:color w:val="666666"/>
                <w:kern w:val="0"/>
                <w:szCs w:val="21"/>
              </w:rPr>
              <w:t>/</w:t>
            </w:r>
            <w:r w:rsidRPr="00D54950">
              <w:rPr>
                <w:rFonts w:ascii="Arial" w:hAnsi="Arial" w:cs="Arial" w:hint="eastAsia"/>
                <w:color w:val="666666"/>
                <w:kern w:val="0"/>
                <w:szCs w:val="21"/>
              </w:rPr>
              <w:t>论文得到国家留学基金资助</w:t>
            </w:r>
            <w:r w:rsidRPr="00D54950">
              <w:rPr>
                <w:rFonts w:ascii="Arial" w:hAnsi="Arial" w:cs="Arial"/>
                <w:color w:val="666666"/>
                <w:kern w:val="0"/>
                <w:szCs w:val="21"/>
              </w:rPr>
              <w:t>”</w:t>
            </w:r>
            <w:r w:rsidRPr="00D54950">
              <w:rPr>
                <w:rFonts w:ascii="Arial" w:hAnsi="Arial" w:cs="Arial" w:hint="eastAsia"/>
                <w:color w:val="666666"/>
                <w:kern w:val="0"/>
                <w:szCs w:val="21"/>
              </w:rPr>
              <w:t>。</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center"/>
              <w:rPr>
                <w:rFonts w:ascii="Arial" w:hAnsi="Arial" w:cs="Arial"/>
                <w:color w:val="666666"/>
                <w:kern w:val="0"/>
                <w:szCs w:val="21"/>
              </w:rPr>
            </w:pPr>
            <w:r w:rsidRPr="00D54950">
              <w:rPr>
                <w:rFonts w:ascii="Arial" w:hAnsi="Arial" w:cs="Arial" w:hint="eastAsia"/>
                <w:b/>
                <w:bCs/>
                <w:color w:val="666666"/>
                <w:kern w:val="0"/>
                <w:szCs w:val="21"/>
              </w:rPr>
              <w:t>第六章</w:t>
            </w:r>
            <w:r w:rsidRPr="00D54950">
              <w:rPr>
                <w:rFonts w:ascii="Arial" w:hAnsi="Arial" w:cs="Arial"/>
                <w:b/>
                <w:bCs/>
                <w:color w:val="666666"/>
                <w:kern w:val="0"/>
                <w:szCs w:val="21"/>
              </w:rPr>
              <w:t xml:space="preserve">  </w:t>
            </w:r>
            <w:r w:rsidRPr="00D54950">
              <w:rPr>
                <w:rFonts w:ascii="Arial" w:hAnsi="Arial" w:cs="Arial" w:hint="eastAsia"/>
                <w:b/>
                <w:bCs/>
                <w:color w:val="666666"/>
                <w:kern w:val="0"/>
                <w:szCs w:val="21"/>
              </w:rPr>
              <w:t>附则</w:t>
            </w:r>
            <w:r w:rsidRPr="00D54950">
              <w:rPr>
                <w:rFonts w:ascii="Arial" w:hAnsi="Arial" w:cs="Arial"/>
                <w:color w:val="666666"/>
                <w:kern w:val="0"/>
                <w:szCs w:val="21"/>
              </w:rPr>
              <w:t xml:space="preserve"> </w:t>
            </w:r>
          </w:p>
          <w:p w:rsidR="006B0C9E" w:rsidRPr="00D54950" w:rsidRDefault="006B0C9E" w:rsidP="00D54950">
            <w:pPr>
              <w:widowControl/>
              <w:spacing w:before="240" w:after="240" w:line="330" w:lineRule="atLeast"/>
              <w:ind w:firstLine="480"/>
              <w:jc w:val="left"/>
              <w:rPr>
                <w:rFonts w:ascii="Arial" w:hAnsi="Arial" w:cs="Arial"/>
                <w:color w:val="666666"/>
                <w:kern w:val="0"/>
                <w:szCs w:val="21"/>
              </w:rPr>
            </w:pPr>
            <w:r w:rsidRPr="00D54950">
              <w:rPr>
                <w:rFonts w:ascii="Arial" w:hAnsi="Arial" w:cs="Arial" w:hint="eastAsia"/>
                <w:color w:val="666666"/>
                <w:kern w:val="0"/>
                <w:szCs w:val="21"/>
              </w:rPr>
              <w:t>第三十三条</w:t>
            </w:r>
            <w:r w:rsidRPr="00D54950">
              <w:rPr>
                <w:rFonts w:ascii="Arial" w:hAnsi="Arial" w:cs="Arial"/>
                <w:color w:val="666666"/>
                <w:kern w:val="0"/>
                <w:szCs w:val="21"/>
              </w:rPr>
              <w:t xml:space="preserve">  </w:t>
            </w:r>
            <w:r w:rsidRPr="00D54950">
              <w:rPr>
                <w:rFonts w:ascii="Arial" w:hAnsi="Arial" w:cs="Arial" w:hint="eastAsia"/>
                <w:color w:val="666666"/>
                <w:kern w:val="0"/>
                <w:szCs w:val="21"/>
              </w:rPr>
              <w:t>本办法自发布之日施行。</w:t>
            </w:r>
            <w:r w:rsidRPr="00D54950">
              <w:rPr>
                <w:rFonts w:ascii="Arial" w:hAnsi="Arial" w:cs="Arial"/>
                <w:color w:val="666666"/>
                <w:kern w:val="0"/>
                <w:szCs w:val="21"/>
              </w:rPr>
              <w:t xml:space="preserve"> </w:t>
            </w:r>
          </w:p>
        </w:tc>
      </w:tr>
    </w:tbl>
    <w:p w:rsidR="006B0C9E" w:rsidRPr="00D54950" w:rsidRDefault="006B0C9E"/>
    <w:sectPr w:rsidR="006B0C9E" w:rsidRPr="00D54950" w:rsidSect="003306F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54950"/>
    <w:rsid w:val="000019BF"/>
    <w:rsid w:val="00003DD6"/>
    <w:rsid w:val="00004949"/>
    <w:rsid w:val="0000505E"/>
    <w:rsid w:val="00005632"/>
    <w:rsid w:val="000067FA"/>
    <w:rsid w:val="0001364F"/>
    <w:rsid w:val="00015C1F"/>
    <w:rsid w:val="00016982"/>
    <w:rsid w:val="00017148"/>
    <w:rsid w:val="00025E8D"/>
    <w:rsid w:val="00030FCD"/>
    <w:rsid w:val="00031661"/>
    <w:rsid w:val="000361B8"/>
    <w:rsid w:val="00036EA4"/>
    <w:rsid w:val="0004180D"/>
    <w:rsid w:val="000431CC"/>
    <w:rsid w:val="00044073"/>
    <w:rsid w:val="000463C0"/>
    <w:rsid w:val="00050479"/>
    <w:rsid w:val="0005076B"/>
    <w:rsid w:val="00050CDE"/>
    <w:rsid w:val="000517C2"/>
    <w:rsid w:val="00051C5F"/>
    <w:rsid w:val="00053C20"/>
    <w:rsid w:val="00054865"/>
    <w:rsid w:val="000554E2"/>
    <w:rsid w:val="00055531"/>
    <w:rsid w:val="00055F22"/>
    <w:rsid w:val="00056456"/>
    <w:rsid w:val="0006174D"/>
    <w:rsid w:val="000623A4"/>
    <w:rsid w:val="0006458F"/>
    <w:rsid w:val="000707CF"/>
    <w:rsid w:val="000719A4"/>
    <w:rsid w:val="0007315F"/>
    <w:rsid w:val="00075212"/>
    <w:rsid w:val="00075FA0"/>
    <w:rsid w:val="000772FF"/>
    <w:rsid w:val="000803A7"/>
    <w:rsid w:val="00081A91"/>
    <w:rsid w:val="00082503"/>
    <w:rsid w:val="00094824"/>
    <w:rsid w:val="00095400"/>
    <w:rsid w:val="00097AAA"/>
    <w:rsid w:val="000A0F2B"/>
    <w:rsid w:val="000A1C8F"/>
    <w:rsid w:val="000A7F30"/>
    <w:rsid w:val="000B0DA7"/>
    <w:rsid w:val="000B15BB"/>
    <w:rsid w:val="000B39D9"/>
    <w:rsid w:val="000B44C3"/>
    <w:rsid w:val="000B6B1D"/>
    <w:rsid w:val="000C1016"/>
    <w:rsid w:val="000C1D5A"/>
    <w:rsid w:val="000C374C"/>
    <w:rsid w:val="000C74B0"/>
    <w:rsid w:val="000D448F"/>
    <w:rsid w:val="000E0343"/>
    <w:rsid w:val="000E2AD5"/>
    <w:rsid w:val="000E5219"/>
    <w:rsid w:val="000E7D0C"/>
    <w:rsid w:val="000F0310"/>
    <w:rsid w:val="000F1869"/>
    <w:rsid w:val="000F1E33"/>
    <w:rsid w:val="000F218C"/>
    <w:rsid w:val="000F3AFF"/>
    <w:rsid w:val="000F3EE6"/>
    <w:rsid w:val="000F64A9"/>
    <w:rsid w:val="001031C0"/>
    <w:rsid w:val="00103786"/>
    <w:rsid w:val="001055BD"/>
    <w:rsid w:val="00106E1A"/>
    <w:rsid w:val="001156A3"/>
    <w:rsid w:val="00115AB5"/>
    <w:rsid w:val="00116B0F"/>
    <w:rsid w:val="0011774A"/>
    <w:rsid w:val="00121E75"/>
    <w:rsid w:val="00122D63"/>
    <w:rsid w:val="001236AD"/>
    <w:rsid w:val="00126B69"/>
    <w:rsid w:val="001333FD"/>
    <w:rsid w:val="00136150"/>
    <w:rsid w:val="00136681"/>
    <w:rsid w:val="001407CE"/>
    <w:rsid w:val="00145485"/>
    <w:rsid w:val="001477DD"/>
    <w:rsid w:val="00147C3B"/>
    <w:rsid w:val="001504B4"/>
    <w:rsid w:val="00150E77"/>
    <w:rsid w:val="0015284D"/>
    <w:rsid w:val="00153124"/>
    <w:rsid w:val="001575C5"/>
    <w:rsid w:val="001603E4"/>
    <w:rsid w:val="0016360B"/>
    <w:rsid w:val="00164559"/>
    <w:rsid w:val="00164D47"/>
    <w:rsid w:val="00165A7B"/>
    <w:rsid w:val="00165F3D"/>
    <w:rsid w:val="00166CAA"/>
    <w:rsid w:val="001704E4"/>
    <w:rsid w:val="00172F7D"/>
    <w:rsid w:val="001753FC"/>
    <w:rsid w:val="00176F26"/>
    <w:rsid w:val="001770C1"/>
    <w:rsid w:val="0018080B"/>
    <w:rsid w:val="00180F77"/>
    <w:rsid w:val="00181ED1"/>
    <w:rsid w:val="00181EEF"/>
    <w:rsid w:val="001908C6"/>
    <w:rsid w:val="001920A5"/>
    <w:rsid w:val="00195071"/>
    <w:rsid w:val="001964B5"/>
    <w:rsid w:val="00197562"/>
    <w:rsid w:val="00197B44"/>
    <w:rsid w:val="001A42F6"/>
    <w:rsid w:val="001A52F5"/>
    <w:rsid w:val="001A7911"/>
    <w:rsid w:val="001B243D"/>
    <w:rsid w:val="001B35F9"/>
    <w:rsid w:val="001B6F94"/>
    <w:rsid w:val="001B7D00"/>
    <w:rsid w:val="001C7F00"/>
    <w:rsid w:val="001D20A7"/>
    <w:rsid w:val="001D3081"/>
    <w:rsid w:val="001D3A7F"/>
    <w:rsid w:val="001D49E9"/>
    <w:rsid w:val="001D5C84"/>
    <w:rsid w:val="001E3931"/>
    <w:rsid w:val="001E4179"/>
    <w:rsid w:val="001E7330"/>
    <w:rsid w:val="001E7712"/>
    <w:rsid w:val="001F2C6E"/>
    <w:rsid w:val="001F4817"/>
    <w:rsid w:val="001F6155"/>
    <w:rsid w:val="00200E78"/>
    <w:rsid w:val="00202512"/>
    <w:rsid w:val="00206319"/>
    <w:rsid w:val="002122E2"/>
    <w:rsid w:val="0022180F"/>
    <w:rsid w:val="00221939"/>
    <w:rsid w:val="00222113"/>
    <w:rsid w:val="002222D7"/>
    <w:rsid w:val="00222C9E"/>
    <w:rsid w:val="00223161"/>
    <w:rsid w:val="00225F2B"/>
    <w:rsid w:val="00226ABA"/>
    <w:rsid w:val="00232F9D"/>
    <w:rsid w:val="002340A0"/>
    <w:rsid w:val="0024164B"/>
    <w:rsid w:val="002434F5"/>
    <w:rsid w:val="002437BB"/>
    <w:rsid w:val="00244BC3"/>
    <w:rsid w:val="0024731C"/>
    <w:rsid w:val="002527C0"/>
    <w:rsid w:val="00253AC1"/>
    <w:rsid w:val="00254654"/>
    <w:rsid w:val="00263360"/>
    <w:rsid w:val="00264116"/>
    <w:rsid w:val="002668AA"/>
    <w:rsid w:val="00266D95"/>
    <w:rsid w:val="002703BD"/>
    <w:rsid w:val="0028017F"/>
    <w:rsid w:val="00282FEB"/>
    <w:rsid w:val="0028496C"/>
    <w:rsid w:val="00285521"/>
    <w:rsid w:val="0028699C"/>
    <w:rsid w:val="00294768"/>
    <w:rsid w:val="00295E93"/>
    <w:rsid w:val="00296A61"/>
    <w:rsid w:val="002A4E03"/>
    <w:rsid w:val="002A54B5"/>
    <w:rsid w:val="002A7BD9"/>
    <w:rsid w:val="002B03C3"/>
    <w:rsid w:val="002B09B4"/>
    <w:rsid w:val="002B09B9"/>
    <w:rsid w:val="002B2D59"/>
    <w:rsid w:val="002B2EE6"/>
    <w:rsid w:val="002B764A"/>
    <w:rsid w:val="002B7779"/>
    <w:rsid w:val="002C58EC"/>
    <w:rsid w:val="002C6FB3"/>
    <w:rsid w:val="002D1488"/>
    <w:rsid w:val="002D623B"/>
    <w:rsid w:val="002E1B87"/>
    <w:rsid w:val="002F108D"/>
    <w:rsid w:val="002F2FF4"/>
    <w:rsid w:val="002F332A"/>
    <w:rsid w:val="002F3BC4"/>
    <w:rsid w:val="002F3CAE"/>
    <w:rsid w:val="002F4DD0"/>
    <w:rsid w:val="002F73B4"/>
    <w:rsid w:val="00301EA6"/>
    <w:rsid w:val="00304E05"/>
    <w:rsid w:val="00307CEA"/>
    <w:rsid w:val="0031091A"/>
    <w:rsid w:val="00316761"/>
    <w:rsid w:val="003212E9"/>
    <w:rsid w:val="003212EA"/>
    <w:rsid w:val="00323EEE"/>
    <w:rsid w:val="003250D4"/>
    <w:rsid w:val="003258C5"/>
    <w:rsid w:val="003272C3"/>
    <w:rsid w:val="003306FB"/>
    <w:rsid w:val="00331C68"/>
    <w:rsid w:val="00332C4C"/>
    <w:rsid w:val="00333C8A"/>
    <w:rsid w:val="003342A5"/>
    <w:rsid w:val="0033508C"/>
    <w:rsid w:val="003365B0"/>
    <w:rsid w:val="003370BA"/>
    <w:rsid w:val="00340B20"/>
    <w:rsid w:val="00341D84"/>
    <w:rsid w:val="003429E0"/>
    <w:rsid w:val="00347139"/>
    <w:rsid w:val="003472F4"/>
    <w:rsid w:val="00347623"/>
    <w:rsid w:val="003517C8"/>
    <w:rsid w:val="0035235A"/>
    <w:rsid w:val="003536C5"/>
    <w:rsid w:val="0035588B"/>
    <w:rsid w:val="00363410"/>
    <w:rsid w:val="00364E48"/>
    <w:rsid w:val="00372F5C"/>
    <w:rsid w:val="0037335E"/>
    <w:rsid w:val="0037614A"/>
    <w:rsid w:val="00383F90"/>
    <w:rsid w:val="00387052"/>
    <w:rsid w:val="003918F8"/>
    <w:rsid w:val="00393E20"/>
    <w:rsid w:val="00395118"/>
    <w:rsid w:val="00395B12"/>
    <w:rsid w:val="00395DC5"/>
    <w:rsid w:val="003A0456"/>
    <w:rsid w:val="003A0BDA"/>
    <w:rsid w:val="003A159F"/>
    <w:rsid w:val="003A33C9"/>
    <w:rsid w:val="003A35DA"/>
    <w:rsid w:val="003A4E15"/>
    <w:rsid w:val="003A6161"/>
    <w:rsid w:val="003B121C"/>
    <w:rsid w:val="003B1DDA"/>
    <w:rsid w:val="003B225A"/>
    <w:rsid w:val="003B2A43"/>
    <w:rsid w:val="003B310C"/>
    <w:rsid w:val="003B3E1F"/>
    <w:rsid w:val="003B4C44"/>
    <w:rsid w:val="003B6674"/>
    <w:rsid w:val="003C170B"/>
    <w:rsid w:val="003C1C23"/>
    <w:rsid w:val="003C28CF"/>
    <w:rsid w:val="003C330E"/>
    <w:rsid w:val="003C3997"/>
    <w:rsid w:val="003C3A4C"/>
    <w:rsid w:val="003C4E3B"/>
    <w:rsid w:val="003D0F02"/>
    <w:rsid w:val="003D3393"/>
    <w:rsid w:val="003D68A4"/>
    <w:rsid w:val="003D78D5"/>
    <w:rsid w:val="003E0BE9"/>
    <w:rsid w:val="003E47E8"/>
    <w:rsid w:val="003E4F0D"/>
    <w:rsid w:val="003E5E95"/>
    <w:rsid w:val="003E6E92"/>
    <w:rsid w:val="003E6F93"/>
    <w:rsid w:val="003E73D4"/>
    <w:rsid w:val="003E7482"/>
    <w:rsid w:val="00403854"/>
    <w:rsid w:val="00403AFF"/>
    <w:rsid w:val="004042F6"/>
    <w:rsid w:val="0040447E"/>
    <w:rsid w:val="0040728A"/>
    <w:rsid w:val="00411CC4"/>
    <w:rsid w:val="00412AEA"/>
    <w:rsid w:val="00414886"/>
    <w:rsid w:val="00415897"/>
    <w:rsid w:val="00415DFF"/>
    <w:rsid w:val="00416D5C"/>
    <w:rsid w:val="0042026B"/>
    <w:rsid w:val="004230D0"/>
    <w:rsid w:val="00423FAD"/>
    <w:rsid w:val="00430DDA"/>
    <w:rsid w:val="004371BC"/>
    <w:rsid w:val="0043740E"/>
    <w:rsid w:val="00437412"/>
    <w:rsid w:val="00445C26"/>
    <w:rsid w:val="00453C53"/>
    <w:rsid w:val="004630B1"/>
    <w:rsid w:val="00473C94"/>
    <w:rsid w:val="004755C6"/>
    <w:rsid w:val="00477705"/>
    <w:rsid w:val="00477B5C"/>
    <w:rsid w:val="00480105"/>
    <w:rsid w:val="00487D7B"/>
    <w:rsid w:val="004976A0"/>
    <w:rsid w:val="00497958"/>
    <w:rsid w:val="004A1B2B"/>
    <w:rsid w:val="004A2EDB"/>
    <w:rsid w:val="004A7790"/>
    <w:rsid w:val="004B08DE"/>
    <w:rsid w:val="004B1A5B"/>
    <w:rsid w:val="004B1D84"/>
    <w:rsid w:val="004B22A1"/>
    <w:rsid w:val="004B659E"/>
    <w:rsid w:val="004B69E8"/>
    <w:rsid w:val="004B79F8"/>
    <w:rsid w:val="004B7B49"/>
    <w:rsid w:val="004C0FF7"/>
    <w:rsid w:val="004C5F75"/>
    <w:rsid w:val="004D3B47"/>
    <w:rsid w:val="004D3D7A"/>
    <w:rsid w:val="004D6933"/>
    <w:rsid w:val="004D7AD0"/>
    <w:rsid w:val="004D7F28"/>
    <w:rsid w:val="004E0C99"/>
    <w:rsid w:val="004E1DCE"/>
    <w:rsid w:val="004E558E"/>
    <w:rsid w:val="004E5F7E"/>
    <w:rsid w:val="004E75F9"/>
    <w:rsid w:val="004F2D98"/>
    <w:rsid w:val="004F3F90"/>
    <w:rsid w:val="004F4303"/>
    <w:rsid w:val="00501069"/>
    <w:rsid w:val="005031EE"/>
    <w:rsid w:val="00504524"/>
    <w:rsid w:val="00504FC7"/>
    <w:rsid w:val="00510B97"/>
    <w:rsid w:val="00511595"/>
    <w:rsid w:val="00511C5D"/>
    <w:rsid w:val="00514C23"/>
    <w:rsid w:val="0052546B"/>
    <w:rsid w:val="005347AB"/>
    <w:rsid w:val="00537322"/>
    <w:rsid w:val="00541853"/>
    <w:rsid w:val="00542CDF"/>
    <w:rsid w:val="005439A4"/>
    <w:rsid w:val="00543CC3"/>
    <w:rsid w:val="005445CB"/>
    <w:rsid w:val="005451FC"/>
    <w:rsid w:val="00546EF6"/>
    <w:rsid w:val="00547794"/>
    <w:rsid w:val="005501B6"/>
    <w:rsid w:val="00556954"/>
    <w:rsid w:val="00556BB8"/>
    <w:rsid w:val="0055762E"/>
    <w:rsid w:val="005576BF"/>
    <w:rsid w:val="00561604"/>
    <w:rsid w:val="005636A5"/>
    <w:rsid w:val="00563C26"/>
    <w:rsid w:val="00571291"/>
    <w:rsid w:val="0057356A"/>
    <w:rsid w:val="00573A3F"/>
    <w:rsid w:val="00573DA0"/>
    <w:rsid w:val="00576185"/>
    <w:rsid w:val="00576216"/>
    <w:rsid w:val="00582B1E"/>
    <w:rsid w:val="00584EBE"/>
    <w:rsid w:val="00585426"/>
    <w:rsid w:val="00590FAF"/>
    <w:rsid w:val="00591141"/>
    <w:rsid w:val="005A33D5"/>
    <w:rsid w:val="005A7602"/>
    <w:rsid w:val="005A7E29"/>
    <w:rsid w:val="005B0316"/>
    <w:rsid w:val="005B11BB"/>
    <w:rsid w:val="005B33D2"/>
    <w:rsid w:val="005B3D29"/>
    <w:rsid w:val="005B5292"/>
    <w:rsid w:val="005C6076"/>
    <w:rsid w:val="005C7703"/>
    <w:rsid w:val="005D1566"/>
    <w:rsid w:val="005D2CD4"/>
    <w:rsid w:val="005D3751"/>
    <w:rsid w:val="005D6818"/>
    <w:rsid w:val="005E1DC1"/>
    <w:rsid w:val="005E58D3"/>
    <w:rsid w:val="005E5EFF"/>
    <w:rsid w:val="005F2F9F"/>
    <w:rsid w:val="005F360C"/>
    <w:rsid w:val="005F379A"/>
    <w:rsid w:val="005F39CA"/>
    <w:rsid w:val="005F3D07"/>
    <w:rsid w:val="005F65C1"/>
    <w:rsid w:val="005F6B16"/>
    <w:rsid w:val="005F797A"/>
    <w:rsid w:val="00600B8E"/>
    <w:rsid w:val="006127D9"/>
    <w:rsid w:val="006138AB"/>
    <w:rsid w:val="006175B8"/>
    <w:rsid w:val="00617FDF"/>
    <w:rsid w:val="0062195F"/>
    <w:rsid w:val="00623D60"/>
    <w:rsid w:val="00624749"/>
    <w:rsid w:val="00625BAA"/>
    <w:rsid w:val="00631673"/>
    <w:rsid w:val="00637EA0"/>
    <w:rsid w:val="00640FFA"/>
    <w:rsid w:val="00641B0C"/>
    <w:rsid w:val="006422BD"/>
    <w:rsid w:val="006443C6"/>
    <w:rsid w:val="006447F0"/>
    <w:rsid w:val="00644DCE"/>
    <w:rsid w:val="006451B5"/>
    <w:rsid w:val="006507D4"/>
    <w:rsid w:val="00650C95"/>
    <w:rsid w:val="006534E7"/>
    <w:rsid w:val="00655518"/>
    <w:rsid w:val="0066023D"/>
    <w:rsid w:val="006620A5"/>
    <w:rsid w:val="0066296C"/>
    <w:rsid w:val="00663BE3"/>
    <w:rsid w:val="00666433"/>
    <w:rsid w:val="00670A0F"/>
    <w:rsid w:val="00671000"/>
    <w:rsid w:val="00671E79"/>
    <w:rsid w:val="00672112"/>
    <w:rsid w:val="006760E0"/>
    <w:rsid w:val="00677761"/>
    <w:rsid w:val="006846B8"/>
    <w:rsid w:val="00684B2B"/>
    <w:rsid w:val="00695AFF"/>
    <w:rsid w:val="006963D4"/>
    <w:rsid w:val="00696982"/>
    <w:rsid w:val="00696DF4"/>
    <w:rsid w:val="006A3F75"/>
    <w:rsid w:val="006A4BF1"/>
    <w:rsid w:val="006A612C"/>
    <w:rsid w:val="006B0C9E"/>
    <w:rsid w:val="006C0B23"/>
    <w:rsid w:val="006C4D52"/>
    <w:rsid w:val="006C7A77"/>
    <w:rsid w:val="006D2C63"/>
    <w:rsid w:val="006D402D"/>
    <w:rsid w:val="006D7176"/>
    <w:rsid w:val="006E227B"/>
    <w:rsid w:val="006E5D7F"/>
    <w:rsid w:val="006E6E4F"/>
    <w:rsid w:val="006F0D69"/>
    <w:rsid w:val="006F79F6"/>
    <w:rsid w:val="007077B4"/>
    <w:rsid w:val="00707808"/>
    <w:rsid w:val="00707950"/>
    <w:rsid w:val="00710C3C"/>
    <w:rsid w:val="007122C2"/>
    <w:rsid w:val="007152A6"/>
    <w:rsid w:val="007152C9"/>
    <w:rsid w:val="00717790"/>
    <w:rsid w:val="00721ACE"/>
    <w:rsid w:val="00721F16"/>
    <w:rsid w:val="0072275E"/>
    <w:rsid w:val="00722CAA"/>
    <w:rsid w:val="007230F8"/>
    <w:rsid w:val="00731AC0"/>
    <w:rsid w:val="00736581"/>
    <w:rsid w:val="007366D1"/>
    <w:rsid w:val="00737E7B"/>
    <w:rsid w:val="007418DB"/>
    <w:rsid w:val="007442CD"/>
    <w:rsid w:val="00744598"/>
    <w:rsid w:val="00746923"/>
    <w:rsid w:val="00747DD6"/>
    <w:rsid w:val="00750561"/>
    <w:rsid w:val="007509A2"/>
    <w:rsid w:val="00752F65"/>
    <w:rsid w:val="00755567"/>
    <w:rsid w:val="0075669E"/>
    <w:rsid w:val="00756D05"/>
    <w:rsid w:val="00757C44"/>
    <w:rsid w:val="007649E2"/>
    <w:rsid w:val="007652DA"/>
    <w:rsid w:val="00766908"/>
    <w:rsid w:val="00767D76"/>
    <w:rsid w:val="00770F93"/>
    <w:rsid w:val="0077267B"/>
    <w:rsid w:val="00774679"/>
    <w:rsid w:val="00776CF0"/>
    <w:rsid w:val="00783938"/>
    <w:rsid w:val="007874F0"/>
    <w:rsid w:val="00790871"/>
    <w:rsid w:val="00793762"/>
    <w:rsid w:val="0079399B"/>
    <w:rsid w:val="00793A77"/>
    <w:rsid w:val="007A0BB2"/>
    <w:rsid w:val="007A26E3"/>
    <w:rsid w:val="007A493C"/>
    <w:rsid w:val="007A5286"/>
    <w:rsid w:val="007A7630"/>
    <w:rsid w:val="007B4E7E"/>
    <w:rsid w:val="007B6183"/>
    <w:rsid w:val="007B6B8C"/>
    <w:rsid w:val="007C2229"/>
    <w:rsid w:val="007C24BA"/>
    <w:rsid w:val="007C562F"/>
    <w:rsid w:val="007C5ED5"/>
    <w:rsid w:val="007D03B6"/>
    <w:rsid w:val="007D1C2D"/>
    <w:rsid w:val="007D580F"/>
    <w:rsid w:val="007E0D1C"/>
    <w:rsid w:val="007E2F33"/>
    <w:rsid w:val="007E4BB0"/>
    <w:rsid w:val="007E4C6C"/>
    <w:rsid w:val="007F2A83"/>
    <w:rsid w:val="007F3D27"/>
    <w:rsid w:val="007F49D2"/>
    <w:rsid w:val="00801095"/>
    <w:rsid w:val="008040ED"/>
    <w:rsid w:val="00810E7A"/>
    <w:rsid w:val="00816253"/>
    <w:rsid w:val="00816650"/>
    <w:rsid w:val="008204CC"/>
    <w:rsid w:val="0082175E"/>
    <w:rsid w:val="00821F6D"/>
    <w:rsid w:val="00822094"/>
    <w:rsid w:val="0082414B"/>
    <w:rsid w:val="008245BC"/>
    <w:rsid w:val="0082481F"/>
    <w:rsid w:val="00830C20"/>
    <w:rsid w:val="008338B0"/>
    <w:rsid w:val="008365DD"/>
    <w:rsid w:val="008369E7"/>
    <w:rsid w:val="00836CFC"/>
    <w:rsid w:val="0084063B"/>
    <w:rsid w:val="00840AD8"/>
    <w:rsid w:val="0085168C"/>
    <w:rsid w:val="00855E86"/>
    <w:rsid w:val="008576F1"/>
    <w:rsid w:val="0085794A"/>
    <w:rsid w:val="008602C8"/>
    <w:rsid w:val="0086478A"/>
    <w:rsid w:val="00865303"/>
    <w:rsid w:val="00871908"/>
    <w:rsid w:val="0087623E"/>
    <w:rsid w:val="008805EE"/>
    <w:rsid w:val="0088254C"/>
    <w:rsid w:val="00891411"/>
    <w:rsid w:val="008978F8"/>
    <w:rsid w:val="00897B88"/>
    <w:rsid w:val="008A172D"/>
    <w:rsid w:val="008A33B0"/>
    <w:rsid w:val="008A3F14"/>
    <w:rsid w:val="008A511E"/>
    <w:rsid w:val="008B0B27"/>
    <w:rsid w:val="008B19BA"/>
    <w:rsid w:val="008B1E30"/>
    <w:rsid w:val="008B42C3"/>
    <w:rsid w:val="008B43D6"/>
    <w:rsid w:val="008B60A0"/>
    <w:rsid w:val="008B6BCF"/>
    <w:rsid w:val="008B74BF"/>
    <w:rsid w:val="008C2204"/>
    <w:rsid w:val="008C48F6"/>
    <w:rsid w:val="008C52F7"/>
    <w:rsid w:val="008C7182"/>
    <w:rsid w:val="008D709F"/>
    <w:rsid w:val="008D717A"/>
    <w:rsid w:val="008E3DD7"/>
    <w:rsid w:val="008E43D6"/>
    <w:rsid w:val="008E6207"/>
    <w:rsid w:val="008F0EA8"/>
    <w:rsid w:val="008F27CA"/>
    <w:rsid w:val="008F7927"/>
    <w:rsid w:val="00901C28"/>
    <w:rsid w:val="00904041"/>
    <w:rsid w:val="009159C2"/>
    <w:rsid w:val="00915D0B"/>
    <w:rsid w:val="00924DBF"/>
    <w:rsid w:val="009254E9"/>
    <w:rsid w:val="00926C13"/>
    <w:rsid w:val="00927AFF"/>
    <w:rsid w:val="00927FD0"/>
    <w:rsid w:val="0093062F"/>
    <w:rsid w:val="00934909"/>
    <w:rsid w:val="0093536A"/>
    <w:rsid w:val="00935712"/>
    <w:rsid w:val="0094032D"/>
    <w:rsid w:val="0094265C"/>
    <w:rsid w:val="00944C03"/>
    <w:rsid w:val="0094794C"/>
    <w:rsid w:val="00953914"/>
    <w:rsid w:val="0095436A"/>
    <w:rsid w:val="00956613"/>
    <w:rsid w:val="00960E04"/>
    <w:rsid w:val="00962E7D"/>
    <w:rsid w:val="0096363B"/>
    <w:rsid w:val="00965421"/>
    <w:rsid w:val="00965ED1"/>
    <w:rsid w:val="00967404"/>
    <w:rsid w:val="009715FB"/>
    <w:rsid w:val="00972FB2"/>
    <w:rsid w:val="00974BBF"/>
    <w:rsid w:val="00981D75"/>
    <w:rsid w:val="009849EC"/>
    <w:rsid w:val="00986108"/>
    <w:rsid w:val="00993CF7"/>
    <w:rsid w:val="00995834"/>
    <w:rsid w:val="0099784F"/>
    <w:rsid w:val="00997898"/>
    <w:rsid w:val="009A1C0A"/>
    <w:rsid w:val="009A24BF"/>
    <w:rsid w:val="009A283C"/>
    <w:rsid w:val="009A4622"/>
    <w:rsid w:val="009A473C"/>
    <w:rsid w:val="009A79E6"/>
    <w:rsid w:val="009B3253"/>
    <w:rsid w:val="009B5748"/>
    <w:rsid w:val="009C0B01"/>
    <w:rsid w:val="009C0F35"/>
    <w:rsid w:val="009C3D2C"/>
    <w:rsid w:val="009D6B74"/>
    <w:rsid w:val="009E1323"/>
    <w:rsid w:val="009E628F"/>
    <w:rsid w:val="009E6537"/>
    <w:rsid w:val="009F5261"/>
    <w:rsid w:val="009F5745"/>
    <w:rsid w:val="00A039F9"/>
    <w:rsid w:val="00A040A7"/>
    <w:rsid w:val="00A06F3E"/>
    <w:rsid w:val="00A07F52"/>
    <w:rsid w:val="00A100E4"/>
    <w:rsid w:val="00A1433A"/>
    <w:rsid w:val="00A16712"/>
    <w:rsid w:val="00A206C1"/>
    <w:rsid w:val="00A21591"/>
    <w:rsid w:val="00A23DA5"/>
    <w:rsid w:val="00A27180"/>
    <w:rsid w:val="00A3538B"/>
    <w:rsid w:val="00A36430"/>
    <w:rsid w:val="00A37B12"/>
    <w:rsid w:val="00A41836"/>
    <w:rsid w:val="00A4356C"/>
    <w:rsid w:val="00A44CF4"/>
    <w:rsid w:val="00A473CC"/>
    <w:rsid w:val="00A47E0C"/>
    <w:rsid w:val="00A5040B"/>
    <w:rsid w:val="00A53429"/>
    <w:rsid w:val="00A625BB"/>
    <w:rsid w:val="00A63C59"/>
    <w:rsid w:val="00A64CFC"/>
    <w:rsid w:val="00A65BC2"/>
    <w:rsid w:val="00A66513"/>
    <w:rsid w:val="00A67FC0"/>
    <w:rsid w:val="00A70615"/>
    <w:rsid w:val="00A75593"/>
    <w:rsid w:val="00A75B03"/>
    <w:rsid w:val="00A76310"/>
    <w:rsid w:val="00A770CF"/>
    <w:rsid w:val="00A81054"/>
    <w:rsid w:val="00A8464D"/>
    <w:rsid w:val="00A8592B"/>
    <w:rsid w:val="00A87D0B"/>
    <w:rsid w:val="00A93935"/>
    <w:rsid w:val="00A95A9E"/>
    <w:rsid w:val="00A95B4F"/>
    <w:rsid w:val="00AA1DF3"/>
    <w:rsid w:val="00AA305C"/>
    <w:rsid w:val="00AB2F03"/>
    <w:rsid w:val="00AC0CC4"/>
    <w:rsid w:val="00AC242D"/>
    <w:rsid w:val="00AC2661"/>
    <w:rsid w:val="00AC2BE6"/>
    <w:rsid w:val="00AC5846"/>
    <w:rsid w:val="00AC5F86"/>
    <w:rsid w:val="00AC6786"/>
    <w:rsid w:val="00AC7879"/>
    <w:rsid w:val="00AD13BB"/>
    <w:rsid w:val="00AD5422"/>
    <w:rsid w:val="00AD7922"/>
    <w:rsid w:val="00AE0C96"/>
    <w:rsid w:val="00AE1AA7"/>
    <w:rsid w:val="00AE25B9"/>
    <w:rsid w:val="00AE419E"/>
    <w:rsid w:val="00AE6721"/>
    <w:rsid w:val="00AF6512"/>
    <w:rsid w:val="00AF7165"/>
    <w:rsid w:val="00B04962"/>
    <w:rsid w:val="00B061ED"/>
    <w:rsid w:val="00B0769D"/>
    <w:rsid w:val="00B1163A"/>
    <w:rsid w:val="00B11E3F"/>
    <w:rsid w:val="00B1250B"/>
    <w:rsid w:val="00B12614"/>
    <w:rsid w:val="00B152BE"/>
    <w:rsid w:val="00B168C2"/>
    <w:rsid w:val="00B16F59"/>
    <w:rsid w:val="00B20D7D"/>
    <w:rsid w:val="00B21637"/>
    <w:rsid w:val="00B21D26"/>
    <w:rsid w:val="00B239BF"/>
    <w:rsid w:val="00B2493D"/>
    <w:rsid w:val="00B24E58"/>
    <w:rsid w:val="00B30605"/>
    <w:rsid w:val="00B30993"/>
    <w:rsid w:val="00B329D1"/>
    <w:rsid w:val="00B3322F"/>
    <w:rsid w:val="00B33A3B"/>
    <w:rsid w:val="00B36BED"/>
    <w:rsid w:val="00B40332"/>
    <w:rsid w:val="00B41BC2"/>
    <w:rsid w:val="00B46651"/>
    <w:rsid w:val="00B514CD"/>
    <w:rsid w:val="00B51ADC"/>
    <w:rsid w:val="00B51F41"/>
    <w:rsid w:val="00B5207B"/>
    <w:rsid w:val="00B53B16"/>
    <w:rsid w:val="00B5470F"/>
    <w:rsid w:val="00B62275"/>
    <w:rsid w:val="00B623E8"/>
    <w:rsid w:val="00B65BB9"/>
    <w:rsid w:val="00B66C6C"/>
    <w:rsid w:val="00B72F97"/>
    <w:rsid w:val="00B7319E"/>
    <w:rsid w:val="00B73300"/>
    <w:rsid w:val="00B73704"/>
    <w:rsid w:val="00B74959"/>
    <w:rsid w:val="00B75B41"/>
    <w:rsid w:val="00B75BB1"/>
    <w:rsid w:val="00B7794F"/>
    <w:rsid w:val="00B82730"/>
    <w:rsid w:val="00B83D72"/>
    <w:rsid w:val="00B8518F"/>
    <w:rsid w:val="00B94484"/>
    <w:rsid w:val="00B9524D"/>
    <w:rsid w:val="00BA06CE"/>
    <w:rsid w:val="00BA06FD"/>
    <w:rsid w:val="00BA4E76"/>
    <w:rsid w:val="00BB0EE5"/>
    <w:rsid w:val="00BB1E5F"/>
    <w:rsid w:val="00BB3B1F"/>
    <w:rsid w:val="00BC1102"/>
    <w:rsid w:val="00BD1CC7"/>
    <w:rsid w:val="00BD6F0C"/>
    <w:rsid w:val="00BD7A11"/>
    <w:rsid w:val="00BE18D4"/>
    <w:rsid w:val="00BE6B57"/>
    <w:rsid w:val="00BF034E"/>
    <w:rsid w:val="00BF58D1"/>
    <w:rsid w:val="00BF5CAB"/>
    <w:rsid w:val="00C03055"/>
    <w:rsid w:val="00C0372F"/>
    <w:rsid w:val="00C13956"/>
    <w:rsid w:val="00C159ED"/>
    <w:rsid w:val="00C17DE4"/>
    <w:rsid w:val="00C2255A"/>
    <w:rsid w:val="00C26AE1"/>
    <w:rsid w:val="00C34166"/>
    <w:rsid w:val="00C36249"/>
    <w:rsid w:val="00C40854"/>
    <w:rsid w:val="00C40B58"/>
    <w:rsid w:val="00C414E0"/>
    <w:rsid w:val="00C414ED"/>
    <w:rsid w:val="00C41FD7"/>
    <w:rsid w:val="00C43E35"/>
    <w:rsid w:val="00C4451A"/>
    <w:rsid w:val="00C468D5"/>
    <w:rsid w:val="00C50EF7"/>
    <w:rsid w:val="00C523C0"/>
    <w:rsid w:val="00C5353D"/>
    <w:rsid w:val="00C53EBE"/>
    <w:rsid w:val="00C54AAC"/>
    <w:rsid w:val="00C5518C"/>
    <w:rsid w:val="00C55C9F"/>
    <w:rsid w:val="00C569B2"/>
    <w:rsid w:val="00C602ED"/>
    <w:rsid w:val="00C60F6A"/>
    <w:rsid w:val="00C62717"/>
    <w:rsid w:val="00C63C68"/>
    <w:rsid w:val="00C63D6C"/>
    <w:rsid w:val="00C66619"/>
    <w:rsid w:val="00C66A62"/>
    <w:rsid w:val="00C66CC3"/>
    <w:rsid w:val="00C70B63"/>
    <w:rsid w:val="00C7202C"/>
    <w:rsid w:val="00C7336E"/>
    <w:rsid w:val="00C73A01"/>
    <w:rsid w:val="00C76880"/>
    <w:rsid w:val="00C77BEE"/>
    <w:rsid w:val="00C84DC1"/>
    <w:rsid w:val="00C86ADA"/>
    <w:rsid w:val="00C87987"/>
    <w:rsid w:val="00C92FA5"/>
    <w:rsid w:val="00C93602"/>
    <w:rsid w:val="00C93A02"/>
    <w:rsid w:val="00C93D63"/>
    <w:rsid w:val="00C95719"/>
    <w:rsid w:val="00C959E1"/>
    <w:rsid w:val="00C978B6"/>
    <w:rsid w:val="00CA0FFA"/>
    <w:rsid w:val="00CA2213"/>
    <w:rsid w:val="00CA2ED6"/>
    <w:rsid w:val="00CA370C"/>
    <w:rsid w:val="00CA3AE2"/>
    <w:rsid w:val="00CA55F6"/>
    <w:rsid w:val="00CA5A01"/>
    <w:rsid w:val="00CB142F"/>
    <w:rsid w:val="00CB1EA9"/>
    <w:rsid w:val="00CB34DE"/>
    <w:rsid w:val="00CB5542"/>
    <w:rsid w:val="00CB74DD"/>
    <w:rsid w:val="00CC1212"/>
    <w:rsid w:val="00CC24F2"/>
    <w:rsid w:val="00CC25E3"/>
    <w:rsid w:val="00CC7A6F"/>
    <w:rsid w:val="00CD0D90"/>
    <w:rsid w:val="00CE095B"/>
    <w:rsid w:val="00CE0998"/>
    <w:rsid w:val="00CE1D52"/>
    <w:rsid w:val="00CE4431"/>
    <w:rsid w:val="00CE44D2"/>
    <w:rsid w:val="00CE4510"/>
    <w:rsid w:val="00CE64AB"/>
    <w:rsid w:val="00CF0B7C"/>
    <w:rsid w:val="00CF13A4"/>
    <w:rsid w:val="00CF3337"/>
    <w:rsid w:val="00D000EA"/>
    <w:rsid w:val="00D01C18"/>
    <w:rsid w:val="00D04A53"/>
    <w:rsid w:val="00D04FA5"/>
    <w:rsid w:val="00D0791F"/>
    <w:rsid w:val="00D11D05"/>
    <w:rsid w:val="00D129F5"/>
    <w:rsid w:val="00D12D95"/>
    <w:rsid w:val="00D20666"/>
    <w:rsid w:val="00D27F1D"/>
    <w:rsid w:val="00D31933"/>
    <w:rsid w:val="00D3237B"/>
    <w:rsid w:val="00D344C5"/>
    <w:rsid w:val="00D348C5"/>
    <w:rsid w:val="00D35171"/>
    <w:rsid w:val="00D40648"/>
    <w:rsid w:val="00D40F6F"/>
    <w:rsid w:val="00D41E05"/>
    <w:rsid w:val="00D43438"/>
    <w:rsid w:val="00D4620B"/>
    <w:rsid w:val="00D47F0D"/>
    <w:rsid w:val="00D525FC"/>
    <w:rsid w:val="00D52943"/>
    <w:rsid w:val="00D53EBC"/>
    <w:rsid w:val="00D54950"/>
    <w:rsid w:val="00D5702A"/>
    <w:rsid w:val="00D570B7"/>
    <w:rsid w:val="00D611F2"/>
    <w:rsid w:val="00D64587"/>
    <w:rsid w:val="00D65C0C"/>
    <w:rsid w:val="00D75EC1"/>
    <w:rsid w:val="00D84E6E"/>
    <w:rsid w:val="00D94B4F"/>
    <w:rsid w:val="00D95CCC"/>
    <w:rsid w:val="00D95EC3"/>
    <w:rsid w:val="00D96158"/>
    <w:rsid w:val="00D97ABA"/>
    <w:rsid w:val="00DA1856"/>
    <w:rsid w:val="00DA1A7A"/>
    <w:rsid w:val="00DA3FA4"/>
    <w:rsid w:val="00DA46A1"/>
    <w:rsid w:val="00DA535B"/>
    <w:rsid w:val="00DA5F26"/>
    <w:rsid w:val="00DB02B1"/>
    <w:rsid w:val="00DB28F9"/>
    <w:rsid w:val="00DB2ADC"/>
    <w:rsid w:val="00DB3DD2"/>
    <w:rsid w:val="00DB5E0F"/>
    <w:rsid w:val="00DC1C8C"/>
    <w:rsid w:val="00DC5230"/>
    <w:rsid w:val="00DD360F"/>
    <w:rsid w:val="00DD36BF"/>
    <w:rsid w:val="00DD4C20"/>
    <w:rsid w:val="00DE0048"/>
    <w:rsid w:val="00DE3F6E"/>
    <w:rsid w:val="00DE6EB4"/>
    <w:rsid w:val="00DF156F"/>
    <w:rsid w:val="00DF5211"/>
    <w:rsid w:val="00DF53C5"/>
    <w:rsid w:val="00DF6323"/>
    <w:rsid w:val="00DF7260"/>
    <w:rsid w:val="00DF7577"/>
    <w:rsid w:val="00E0491E"/>
    <w:rsid w:val="00E04EC5"/>
    <w:rsid w:val="00E0651C"/>
    <w:rsid w:val="00E075D2"/>
    <w:rsid w:val="00E07809"/>
    <w:rsid w:val="00E126FE"/>
    <w:rsid w:val="00E13B0C"/>
    <w:rsid w:val="00E140B7"/>
    <w:rsid w:val="00E14228"/>
    <w:rsid w:val="00E20A54"/>
    <w:rsid w:val="00E21FAD"/>
    <w:rsid w:val="00E24600"/>
    <w:rsid w:val="00E24B63"/>
    <w:rsid w:val="00E2513D"/>
    <w:rsid w:val="00E31DB5"/>
    <w:rsid w:val="00E334C0"/>
    <w:rsid w:val="00E4047E"/>
    <w:rsid w:val="00E4160A"/>
    <w:rsid w:val="00E41D7D"/>
    <w:rsid w:val="00E446FF"/>
    <w:rsid w:val="00E4764C"/>
    <w:rsid w:val="00E501A6"/>
    <w:rsid w:val="00E53254"/>
    <w:rsid w:val="00E53788"/>
    <w:rsid w:val="00E632BE"/>
    <w:rsid w:val="00E651C0"/>
    <w:rsid w:val="00E65EA1"/>
    <w:rsid w:val="00E66F7C"/>
    <w:rsid w:val="00E7056D"/>
    <w:rsid w:val="00E70C14"/>
    <w:rsid w:val="00E7163E"/>
    <w:rsid w:val="00E7180F"/>
    <w:rsid w:val="00E7343C"/>
    <w:rsid w:val="00E73A7C"/>
    <w:rsid w:val="00E77CEE"/>
    <w:rsid w:val="00E82D86"/>
    <w:rsid w:val="00E83122"/>
    <w:rsid w:val="00E83255"/>
    <w:rsid w:val="00E837FC"/>
    <w:rsid w:val="00E85C7F"/>
    <w:rsid w:val="00E8657D"/>
    <w:rsid w:val="00E87018"/>
    <w:rsid w:val="00E87EE0"/>
    <w:rsid w:val="00E93989"/>
    <w:rsid w:val="00E93E87"/>
    <w:rsid w:val="00E95C11"/>
    <w:rsid w:val="00E95ECE"/>
    <w:rsid w:val="00E9655C"/>
    <w:rsid w:val="00EA0B49"/>
    <w:rsid w:val="00EA108E"/>
    <w:rsid w:val="00EA255F"/>
    <w:rsid w:val="00EA3257"/>
    <w:rsid w:val="00EA417D"/>
    <w:rsid w:val="00EA56F0"/>
    <w:rsid w:val="00EA61D0"/>
    <w:rsid w:val="00EA7319"/>
    <w:rsid w:val="00EA7477"/>
    <w:rsid w:val="00EB3301"/>
    <w:rsid w:val="00EB5572"/>
    <w:rsid w:val="00ED1D66"/>
    <w:rsid w:val="00ED27FF"/>
    <w:rsid w:val="00ED4D19"/>
    <w:rsid w:val="00ED580C"/>
    <w:rsid w:val="00ED602F"/>
    <w:rsid w:val="00ED677C"/>
    <w:rsid w:val="00EE27BB"/>
    <w:rsid w:val="00EE4E65"/>
    <w:rsid w:val="00EF00C5"/>
    <w:rsid w:val="00EF0575"/>
    <w:rsid w:val="00EF1605"/>
    <w:rsid w:val="00EF6B46"/>
    <w:rsid w:val="00EF760E"/>
    <w:rsid w:val="00F014A7"/>
    <w:rsid w:val="00F03833"/>
    <w:rsid w:val="00F03D58"/>
    <w:rsid w:val="00F04246"/>
    <w:rsid w:val="00F06C43"/>
    <w:rsid w:val="00F1004A"/>
    <w:rsid w:val="00F13720"/>
    <w:rsid w:val="00F15241"/>
    <w:rsid w:val="00F20504"/>
    <w:rsid w:val="00F22A4E"/>
    <w:rsid w:val="00F23501"/>
    <w:rsid w:val="00F255D9"/>
    <w:rsid w:val="00F33FBF"/>
    <w:rsid w:val="00F355AC"/>
    <w:rsid w:val="00F46E0D"/>
    <w:rsid w:val="00F473D7"/>
    <w:rsid w:val="00F505F0"/>
    <w:rsid w:val="00F53092"/>
    <w:rsid w:val="00F545E7"/>
    <w:rsid w:val="00F546C1"/>
    <w:rsid w:val="00F61B98"/>
    <w:rsid w:val="00F66C1C"/>
    <w:rsid w:val="00F71377"/>
    <w:rsid w:val="00F72A66"/>
    <w:rsid w:val="00F7519A"/>
    <w:rsid w:val="00F76430"/>
    <w:rsid w:val="00F7714A"/>
    <w:rsid w:val="00F77B69"/>
    <w:rsid w:val="00F8313B"/>
    <w:rsid w:val="00F84995"/>
    <w:rsid w:val="00F87ADD"/>
    <w:rsid w:val="00F942E2"/>
    <w:rsid w:val="00F949E1"/>
    <w:rsid w:val="00F96B77"/>
    <w:rsid w:val="00F97D15"/>
    <w:rsid w:val="00FA14E6"/>
    <w:rsid w:val="00FA30AA"/>
    <w:rsid w:val="00FA61D3"/>
    <w:rsid w:val="00FA6482"/>
    <w:rsid w:val="00FB06D8"/>
    <w:rsid w:val="00FB5920"/>
    <w:rsid w:val="00FC30FE"/>
    <w:rsid w:val="00FC3F1F"/>
    <w:rsid w:val="00FC6821"/>
    <w:rsid w:val="00FD2070"/>
    <w:rsid w:val="00FD2FB8"/>
    <w:rsid w:val="00FD3909"/>
    <w:rsid w:val="00FD4F51"/>
    <w:rsid w:val="00FD6F64"/>
    <w:rsid w:val="00FE0D9B"/>
    <w:rsid w:val="00FE1CAD"/>
    <w:rsid w:val="00FE4E0F"/>
    <w:rsid w:val="00FE5E6C"/>
    <w:rsid w:val="00FE683B"/>
    <w:rsid w:val="00FE73EE"/>
    <w:rsid w:val="00FE74F3"/>
    <w:rsid w:val="00FF0DFF"/>
    <w:rsid w:val="00FF35CA"/>
    <w:rsid w:val="00FF409E"/>
    <w:rsid w:val="00FF591C"/>
    <w:rsid w:val="00FF7B2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6FB"/>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D54950"/>
    <w:pPr>
      <w:widowControl/>
      <w:spacing w:before="240" w:after="240"/>
      <w:ind w:firstLine="480"/>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sc.edu.cn/Chuguo/e306f538912944a791962529eecbf56f.shtml" TargetMode="External"/><Relationship Id="rId4" Type="http://schemas.openxmlformats.org/officeDocument/2006/relationships/hyperlink" Target="http://apply.csc.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4</Pages>
  <Words>541</Words>
  <Characters>3084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user</cp:lastModifiedBy>
  <cp:revision>6</cp:revision>
  <dcterms:created xsi:type="dcterms:W3CDTF">2015-03-10T02:12:00Z</dcterms:created>
  <dcterms:modified xsi:type="dcterms:W3CDTF">2015-04-01T07:33:00Z</dcterms:modified>
</cp:coreProperties>
</file>